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6869B" w14:textId="77777777" w:rsidR="00433FD1" w:rsidRPr="00433FD1" w:rsidRDefault="00433FD1" w:rsidP="00433FD1">
      <w:pPr>
        <w:spacing w:line="276" w:lineRule="auto"/>
        <w:contextualSpacing/>
        <w:jc w:val="left"/>
        <w:rPr>
          <w:rFonts w:ascii="Arial Narrow" w:eastAsiaTheme="majorEastAsia" w:hAnsi="Arial Narrow" w:cstheme="majorBidi"/>
          <w:b/>
          <w:caps/>
          <w:spacing w:val="-4"/>
          <w:kern w:val="28"/>
          <w:sz w:val="56"/>
          <w:szCs w:val="52"/>
        </w:rPr>
      </w:pPr>
      <w:r w:rsidRPr="00433FD1">
        <w:rPr>
          <w:rFonts w:ascii="Arial Narrow" w:eastAsiaTheme="majorEastAsia" w:hAnsi="Arial Narrow" w:cstheme="majorBidi"/>
          <w:b/>
          <w:caps/>
          <w:spacing w:val="-4"/>
          <w:kern w:val="28"/>
          <w:sz w:val="56"/>
          <w:szCs w:val="52"/>
        </w:rPr>
        <w:t xml:space="preserve">VERTRAG zum Vergabeverfahren </w:t>
      </w:r>
    </w:p>
    <w:p w14:paraId="0C1D2D2F" w14:textId="47DFA14F" w:rsidR="00433FD1" w:rsidRDefault="000E7F89" w:rsidP="00433FD1">
      <w:pPr>
        <w:spacing w:line="276" w:lineRule="auto"/>
        <w:rPr>
          <w:rFonts w:ascii="Arial Narrow" w:eastAsia="DIN 2014" w:hAnsi="Arial Narrow" w:cs="ArialMT"/>
          <w:b/>
          <w:color w:val="00A096"/>
          <w:spacing w:val="-4"/>
          <w:sz w:val="32"/>
          <w:szCs w:val="32"/>
          <w:lang w:eastAsia="de-DE"/>
        </w:rPr>
      </w:pPr>
      <w:r>
        <w:rPr>
          <w:rFonts w:ascii="Arial Narrow" w:eastAsia="DIN 2014" w:hAnsi="Arial Narrow" w:cs="ArialMT"/>
          <w:b/>
          <w:color w:val="00A096"/>
          <w:spacing w:val="-4"/>
          <w:sz w:val="32"/>
          <w:szCs w:val="32"/>
          <w:lang w:eastAsia="de-DE"/>
        </w:rPr>
        <w:t>LOS 3: LAUT UND KLAR FESTIVAL Videografische Begleitung</w:t>
      </w:r>
      <w:r w:rsidR="008C2CCA">
        <w:rPr>
          <w:rFonts w:ascii="Arial Narrow" w:eastAsia="DIN 2014" w:hAnsi="Arial Narrow" w:cs="ArialMT"/>
          <w:b/>
          <w:color w:val="00A096"/>
          <w:spacing w:val="-4"/>
          <w:sz w:val="32"/>
          <w:szCs w:val="32"/>
          <w:lang w:eastAsia="de-DE"/>
        </w:rPr>
        <w:t xml:space="preserve"> </w:t>
      </w:r>
      <w:r w:rsidR="00D519D4">
        <w:rPr>
          <w:rFonts w:ascii="Arial Narrow" w:eastAsia="DIN 2014" w:hAnsi="Arial Narrow" w:cs="ArialMT"/>
          <w:b/>
          <w:color w:val="00A096"/>
          <w:spacing w:val="-4"/>
          <w:sz w:val="32"/>
          <w:szCs w:val="32"/>
          <w:lang w:eastAsia="de-DE"/>
        </w:rPr>
        <w:t xml:space="preserve">und Erstellung </w:t>
      </w:r>
      <w:proofErr w:type="spellStart"/>
      <w:r w:rsidR="00D519D4">
        <w:rPr>
          <w:rFonts w:ascii="Arial Narrow" w:eastAsia="DIN 2014" w:hAnsi="Arial Narrow" w:cs="ArialMT"/>
          <w:b/>
          <w:color w:val="00A096"/>
          <w:spacing w:val="-4"/>
          <w:sz w:val="32"/>
          <w:szCs w:val="32"/>
          <w:lang w:eastAsia="de-DE"/>
        </w:rPr>
        <w:t>Aftermovie</w:t>
      </w:r>
      <w:proofErr w:type="spellEnd"/>
    </w:p>
    <w:p w14:paraId="45A7C052" w14:textId="77777777" w:rsidR="00A46278" w:rsidRPr="00AD1249" w:rsidRDefault="00A46278" w:rsidP="00433FD1">
      <w:pPr>
        <w:spacing w:line="276" w:lineRule="auto"/>
        <w:rPr>
          <w:rFonts w:ascii="Arial Narrow" w:eastAsia="DIN 2014" w:hAnsi="Arial Narrow" w:cs="ArialMT"/>
          <w:b/>
          <w:color w:val="00A096"/>
          <w:spacing w:val="-4"/>
          <w:sz w:val="32"/>
          <w:szCs w:val="32"/>
          <w:lang w:eastAsia="de-DE"/>
        </w:rPr>
      </w:pPr>
    </w:p>
    <w:tbl>
      <w:tblPr>
        <w:tblStyle w:val="Tabellenraster"/>
        <w:tblW w:w="90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89"/>
        <w:gridCol w:w="3869"/>
      </w:tblGrid>
      <w:tr w:rsidR="00433FD1" w:rsidRPr="00433FD1" w14:paraId="26C01A37" w14:textId="77777777" w:rsidTr="00B2010D">
        <w:trPr>
          <w:trHeight w:val="474"/>
        </w:trPr>
        <w:tc>
          <w:tcPr>
            <w:tcW w:w="5189" w:type="dxa"/>
          </w:tcPr>
          <w:p w14:paraId="565B28EF" w14:textId="77777777" w:rsidR="00433FD1" w:rsidRPr="00433FD1" w:rsidRDefault="00433FD1" w:rsidP="00433FD1">
            <w:pPr>
              <w:spacing w:line="276" w:lineRule="auto"/>
              <w:jc w:val="left"/>
            </w:pPr>
            <w:r w:rsidRPr="00433FD1">
              <w:t>Zwischen</w:t>
            </w:r>
          </w:p>
        </w:tc>
        <w:tc>
          <w:tcPr>
            <w:tcW w:w="3869" w:type="dxa"/>
          </w:tcPr>
          <w:p w14:paraId="023E2FE5" w14:textId="77777777" w:rsidR="00433FD1" w:rsidRPr="00433FD1" w:rsidRDefault="00433FD1" w:rsidP="00433FD1">
            <w:pPr>
              <w:spacing w:line="276" w:lineRule="auto"/>
              <w:jc w:val="left"/>
            </w:pPr>
            <w:r w:rsidRPr="00433FD1">
              <w:t>und</w:t>
            </w:r>
          </w:p>
        </w:tc>
      </w:tr>
      <w:tr w:rsidR="00433FD1" w:rsidRPr="00433FD1" w14:paraId="634B138D" w14:textId="77777777" w:rsidTr="00B2010D">
        <w:trPr>
          <w:trHeight w:val="1876"/>
        </w:trPr>
        <w:tc>
          <w:tcPr>
            <w:tcW w:w="5189" w:type="dxa"/>
          </w:tcPr>
          <w:p w14:paraId="32BA8866" w14:textId="77777777" w:rsidR="00433FD1" w:rsidRPr="00433FD1" w:rsidRDefault="00433FD1" w:rsidP="00433FD1">
            <w:pPr>
              <w:spacing w:line="276" w:lineRule="auto"/>
              <w:jc w:val="left"/>
            </w:pPr>
            <w:r w:rsidRPr="00433FD1">
              <w:t>der Landesanstalt für Medien NRW,</w:t>
            </w:r>
            <w:r w:rsidRPr="00433FD1">
              <w:br/>
              <w:t>vertreten durch den Direktor</w:t>
            </w:r>
            <w:r w:rsidRPr="00433FD1">
              <w:br/>
              <w:t>Dr. Tobias Schmid,</w:t>
            </w:r>
            <w:r w:rsidRPr="00433FD1">
              <w:br/>
              <w:t>Zollhof 2, 40221 Düsseldorf</w:t>
            </w:r>
          </w:p>
          <w:p w14:paraId="390F886C" w14:textId="1DB21DA7" w:rsidR="00433FD1" w:rsidRPr="00433FD1" w:rsidRDefault="00433FD1" w:rsidP="00433FD1">
            <w:pPr>
              <w:spacing w:line="276" w:lineRule="auto"/>
              <w:jc w:val="left"/>
            </w:pPr>
            <w:r w:rsidRPr="00433FD1">
              <w:br/>
              <w:t xml:space="preserve">- nachstehend „Auftraggeberin“ - </w:t>
            </w:r>
          </w:p>
        </w:tc>
        <w:tc>
          <w:tcPr>
            <w:tcW w:w="3869" w:type="dxa"/>
          </w:tcPr>
          <w:p w14:paraId="7C92D821" w14:textId="77777777" w:rsidR="002A1847" w:rsidRPr="002A1847" w:rsidRDefault="002A1847" w:rsidP="00294B26">
            <w:pPr>
              <w:spacing w:after="0" w:line="276" w:lineRule="auto"/>
              <w:jc w:val="left"/>
              <w:rPr>
                <w:highlight w:val="yellow"/>
              </w:rPr>
            </w:pPr>
            <w:r w:rsidRPr="002A1847">
              <w:rPr>
                <w:highlight w:val="yellow"/>
              </w:rPr>
              <w:t>Name</w:t>
            </w:r>
          </w:p>
          <w:p w14:paraId="7F5B0547" w14:textId="50F2D0F8" w:rsidR="00433FD1" w:rsidRPr="00433FD1" w:rsidRDefault="002A1847" w:rsidP="00294B26">
            <w:pPr>
              <w:spacing w:after="0" w:line="276" w:lineRule="auto"/>
              <w:jc w:val="left"/>
            </w:pPr>
            <w:r w:rsidRPr="002A1847">
              <w:rPr>
                <w:highlight w:val="yellow"/>
              </w:rPr>
              <w:t>Anschrift</w:t>
            </w:r>
            <w:r w:rsidR="00294B26" w:rsidRPr="00190C7C">
              <w:cr/>
            </w:r>
            <w:r w:rsidR="00433FD1" w:rsidRPr="00433FD1">
              <w:br/>
              <w:t>- nachstehend „Auftragnehmer</w:t>
            </w:r>
            <w:r w:rsidR="006A0149">
              <w:t>i</w:t>
            </w:r>
            <w:r w:rsidR="00433FD1" w:rsidRPr="00433FD1">
              <w:t>n</w:t>
            </w:r>
            <w:r w:rsidR="00625360">
              <w:t>/Auftragneh</w:t>
            </w:r>
            <w:r w:rsidR="003C3E0A">
              <w:t>mer</w:t>
            </w:r>
            <w:r w:rsidR="00433FD1" w:rsidRPr="00433FD1">
              <w:t xml:space="preserve">“ - </w:t>
            </w:r>
          </w:p>
          <w:p w14:paraId="61E68361" w14:textId="77777777" w:rsidR="00433FD1" w:rsidRPr="00433FD1" w:rsidRDefault="00433FD1" w:rsidP="00433FD1">
            <w:pPr>
              <w:spacing w:line="276" w:lineRule="auto"/>
              <w:jc w:val="left"/>
            </w:pPr>
          </w:p>
        </w:tc>
      </w:tr>
    </w:tbl>
    <w:p w14:paraId="2CA20ED1" w14:textId="46ACA8E5" w:rsidR="007F2F98" w:rsidRPr="0017661D" w:rsidRDefault="00111C32" w:rsidP="0017661D">
      <w:pPr>
        <w:pStyle w:val="berschrift1"/>
        <w:spacing w:line="276" w:lineRule="auto"/>
      </w:pPr>
      <w:r w:rsidRPr="00DC61F2">
        <w:rPr>
          <w:highlight w:val="yellow"/>
        </w:rPr>
        <w:t>§ 1 VERTRAGSGEGENSTAND</w:t>
      </w:r>
    </w:p>
    <w:p w14:paraId="76A68259" w14:textId="33F40A1D" w:rsidR="003B57C9" w:rsidRDefault="00182F13" w:rsidP="00182F13">
      <w:pPr>
        <w:pStyle w:val="Listenabsatz"/>
        <w:numPr>
          <w:ilvl w:val="0"/>
          <w:numId w:val="1"/>
        </w:numPr>
        <w:contextualSpacing w:val="0"/>
      </w:pPr>
      <w:r>
        <w:t>Gegenstand d</w:t>
      </w:r>
      <w:r w:rsidR="005439D1">
        <w:t>i</w:t>
      </w:r>
      <w:r>
        <w:t>es</w:t>
      </w:r>
      <w:r w:rsidR="005439D1">
        <w:t>es</w:t>
      </w:r>
      <w:r>
        <w:t xml:space="preserve"> Vertrages ist die videografische Begleitung der Veranstaltung „LAUT UND KLAR – Das Festival für Demokratie und Zusammenhalt“ am 02. Juli 2026 sowie die Erstellung eines </w:t>
      </w:r>
      <w:proofErr w:type="spellStart"/>
      <w:r>
        <w:t>Aftermovies</w:t>
      </w:r>
      <w:proofErr w:type="spellEnd"/>
      <w:r>
        <w:t xml:space="preserve"> in Kurz- und Langform</w:t>
      </w:r>
      <w:r w:rsidR="003B57C9">
        <w:t xml:space="preserve"> nach Maßgabe der Leistungsbeschreibung</w:t>
      </w:r>
      <w:r>
        <w:t xml:space="preserve">. </w:t>
      </w:r>
    </w:p>
    <w:p w14:paraId="69DE1761" w14:textId="67BCE791" w:rsidR="005439D1" w:rsidRDefault="005439D1" w:rsidP="00182F13">
      <w:pPr>
        <w:pStyle w:val="Listenabsatz"/>
        <w:numPr>
          <w:ilvl w:val="0"/>
          <w:numId w:val="1"/>
        </w:numPr>
        <w:contextualSpacing w:val="0"/>
      </w:pPr>
      <w:r>
        <w:t>Das Festival findet am 02.</w:t>
      </w:r>
      <w:r w:rsidR="006B0E3C">
        <w:t xml:space="preserve"> </w:t>
      </w:r>
      <w:r>
        <w:t>Juli 2026 in den Räumlichkeiten der Auftraggeberin (Zollhof 2, 40221 Düsseldorf) statt</w:t>
      </w:r>
      <w:r w:rsidR="00214AF3">
        <w:t xml:space="preserve">. Die Veranstaltung beginnt um 11:00 Uhr </w:t>
      </w:r>
      <w:r w:rsidR="0026578B">
        <w:t xml:space="preserve">und endet voraussichtlich gegen 20:00 Uhr. </w:t>
      </w:r>
      <w:r w:rsidR="00B07D14" w:rsidRPr="006B0E3C">
        <w:rPr>
          <w:highlight w:val="yellow"/>
        </w:rPr>
        <w:t>Der/die Auftragnehmer/in</w:t>
      </w:r>
      <w:r w:rsidR="00B07D14">
        <w:t xml:space="preserve"> </w:t>
      </w:r>
      <w:r w:rsidR="00B5314C">
        <w:t>muss</w:t>
      </w:r>
      <w:r w:rsidR="00B07D14">
        <w:t xml:space="preserve"> am Veranstaltungstag</w:t>
      </w:r>
      <w:r w:rsidR="00B5314C">
        <w:t xml:space="preserve"> spätestens</w:t>
      </w:r>
      <w:r w:rsidR="00B07D14">
        <w:t xml:space="preserve"> </w:t>
      </w:r>
      <w:r w:rsidR="00B5314C">
        <w:t>ab</w:t>
      </w:r>
      <w:r w:rsidR="00B07D14">
        <w:t xml:space="preserve"> 10:00 Uhr </w:t>
      </w:r>
      <w:r w:rsidR="003451BA">
        <w:t xml:space="preserve">am Veranstatlungort </w:t>
      </w:r>
      <w:r w:rsidR="00B5314C">
        <w:t>anwesend sein.</w:t>
      </w:r>
    </w:p>
    <w:p w14:paraId="314C2099" w14:textId="77777777" w:rsidR="00AF79B9" w:rsidRDefault="00182F13" w:rsidP="00182F13">
      <w:pPr>
        <w:pStyle w:val="Listenabsatz"/>
        <w:numPr>
          <w:ilvl w:val="0"/>
          <w:numId w:val="1"/>
        </w:numPr>
        <w:contextualSpacing w:val="0"/>
      </w:pPr>
      <w:r w:rsidRPr="006B0E3C">
        <w:rPr>
          <w:highlight w:val="yellow"/>
        </w:rPr>
        <w:t>Der/die Auftragnehmer/in</w:t>
      </w:r>
      <w:r w:rsidRPr="00182F13">
        <w:t xml:space="preserve"> </w:t>
      </w:r>
      <w:r>
        <w:t>dokumentiert die Veranstaltung (ca. 11:00–20:00 Uhr) durch die Aufnahme von Impressionen, Atmosphäre, Programminhalten sowie Interviews mit Teilnehmenden, Speakerinnen und Vertreterinnen der Veranstalterin.</w:t>
      </w:r>
    </w:p>
    <w:p w14:paraId="30CA89DA" w14:textId="51B1E933" w:rsidR="00182F13" w:rsidRDefault="00182F13" w:rsidP="00182F13">
      <w:pPr>
        <w:pStyle w:val="Listenabsatz"/>
        <w:numPr>
          <w:ilvl w:val="0"/>
          <w:numId w:val="1"/>
        </w:numPr>
        <w:contextualSpacing w:val="0"/>
      </w:pPr>
      <w:r>
        <w:t xml:space="preserve">Auf Basis des Materials sind im Nachgang ein </w:t>
      </w:r>
      <w:proofErr w:type="spellStart"/>
      <w:r>
        <w:t>Aftermovie</w:t>
      </w:r>
      <w:proofErr w:type="spellEnd"/>
      <w:r>
        <w:t xml:space="preserve"> in Kurzform (ca. 1–2 Minuten) sowie in Langform (max. 5 Minuten) zu erstellen. Beide Filme sind in Hoch- und Querformat als MP4 (mind. Full HD, vorzugsweise 4K) zu liefern.</w:t>
      </w:r>
    </w:p>
    <w:p w14:paraId="08F62A7A" w14:textId="5B5CC81A" w:rsidR="00182F13" w:rsidRDefault="009D0AC2" w:rsidP="008A0D6A">
      <w:pPr>
        <w:pStyle w:val="Listenabsatz"/>
        <w:numPr>
          <w:ilvl w:val="0"/>
          <w:numId w:val="1"/>
        </w:numPr>
        <w:contextualSpacing w:val="0"/>
      </w:pPr>
      <w:r w:rsidRPr="006B0E3C">
        <w:rPr>
          <w:highlight w:val="yellow"/>
        </w:rPr>
        <w:t>Der/die Auftragnehmer/in</w:t>
      </w:r>
      <w:r w:rsidRPr="00182F13">
        <w:t xml:space="preserve"> </w:t>
      </w:r>
      <w:r w:rsidR="00E5178C">
        <w:t>übersendet</w:t>
      </w:r>
      <w:r w:rsidR="000A771D">
        <w:t xml:space="preserve"> der Auftraggeberin</w:t>
      </w:r>
      <w:r w:rsidR="00E5178C">
        <w:t xml:space="preserve"> eine erste Version der zu erstellenden </w:t>
      </w:r>
      <w:proofErr w:type="spellStart"/>
      <w:r w:rsidR="00E5178C">
        <w:t>Aftermovies</w:t>
      </w:r>
      <w:proofErr w:type="spellEnd"/>
      <w:r w:rsidR="00E5178C">
        <w:t xml:space="preserve"> </w:t>
      </w:r>
      <w:proofErr w:type="spellStart"/>
      <w:r w:rsidR="00A7319B">
        <w:t>iSd</w:t>
      </w:r>
      <w:proofErr w:type="spellEnd"/>
      <w:r w:rsidR="00A7319B">
        <w:t>.</w:t>
      </w:r>
      <w:r w:rsidR="00E5178C">
        <w:t xml:space="preserve"> Absatz 4</w:t>
      </w:r>
      <w:r w:rsidR="00267CE1">
        <w:t xml:space="preserve"> am 08.07.2026</w:t>
      </w:r>
      <w:r w:rsidR="00A21765">
        <w:t>.</w:t>
      </w:r>
      <w:r w:rsidR="00FE594D">
        <w:t xml:space="preserve"> Auf Grundlage der Rückmeldungen der Auftraggeberin liefert </w:t>
      </w:r>
      <w:r w:rsidR="00BE0A38" w:rsidRPr="006B0E3C">
        <w:rPr>
          <w:highlight w:val="yellow"/>
        </w:rPr>
        <w:t>d</w:t>
      </w:r>
      <w:r w:rsidR="00FE594D" w:rsidRPr="006B0E3C">
        <w:rPr>
          <w:highlight w:val="yellow"/>
        </w:rPr>
        <w:t>er/die Auftragnehmer/in</w:t>
      </w:r>
      <w:r w:rsidR="00FE594D">
        <w:t xml:space="preserve"> die finalen Versionen der </w:t>
      </w:r>
      <w:proofErr w:type="spellStart"/>
      <w:r w:rsidR="00FE594D">
        <w:t>Aftermovies</w:t>
      </w:r>
      <w:proofErr w:type="spellEnd"/>
      <w:r w:rsidR="00FE594D">
        <w:t xml:space="preserve"> bis zum</w:t>
      </w:r>
      <w:r w:rsidR="00F84952">
        <w:t xml:space="preserve"> 21.07.2026.</w:t>
      </w:r>
      <w:r w:rsidR="008A0D6A">
        <w:t xml:space="preserve"> </w:t>
      </w:r>
      <w:r w:rsidR="00182F13">
        <w:t>Die Leistung umfasst die vollständige Postproduktion einschließlich Schnitt, Tonbearbeitung und lizenzrechtlich geklärter Musik. Die Umsetzung erfolgt in Abstimmung mit der Auftraggeberin und umfasst mindestens zwei Abstimmungsschleifen sowie eine finale Abnahme</w:t>
      </w:r>
      <w:r w:rsidR="000B33A0">
        <w:t>.</w:t>
      </w:r>
    </w:p>
    <w:p w14:paraId="51BCDC52" w14:textId="77777777" w:rsidR="00E82B75" w:rsidRDefault="00E82B75" w:rsidP="00E82B75">
      <w:pPr>
        <w:pStyle w:val="Listenabsatz"/>
        <w:spacing w:line="276" w:lineRule="auto"/>
        <w:ind w:left="1145"/>
      </w:pPr>
    </w:p>
    <w:p w14:paraId="337122B9" w14:textId="75D5A568" w:rsidR="003959D8" w:rsidRDefault="00E36872" w:rsidP="00E82B75">
      <w:pPr>
        <w:pStyle w:val="Listenabsatz"/>
        <w:numPr>
          <w:ilvl w:val="0"/>
          <w:numId w:val="1"/>
        </w:numPr>
        <w:spacing w:line="276" w:lineRule="auto"/>
        <w:contextualSpacing w:val="0"/>
      </w:pPr>
      <w:r>
        <w:lastRenderedPageBreak/>
        <w:t xml:space="preserve">Das Angebot </w:t>
      </w:r>
      <w:r w:rsidR="003A2354" w:rsidRPr="008A0D6A">
        <w:rPr>
          <w:highlight w:val="yellow"/>
        </w:rPr>
        <w:t>des/</w:t>
      </w:r>
      <w:r w:rsidRPr="008A0D6A">
        <w:rPr>
          <w:highlight w:val="yellow"/>
        </w:rPr>
        <w:t>der Auftragnehmer</w:t>
      </w:r>
      <w:r w:rsidR="003A2354" w:rsidRPr="008A0D6A">
        <w:rPr>
          <w:highlight w:val="yellow"/>
        </w:rPr>
        <w:t>/</w:t>
      </w:r>
      <w:r w:rsidRPr="008A0D6A">
        <w:rPr>
          <w:highlight w:val="yellow"/>
        </w:rPr>
        <w:t>in</w:t>
      </w:r>
      <w:r w:rsidR="00BE0A9A">
        <w:t xml:space="preserve"> </w:t>
      </w:r>
      <w:r>
        <w:t xml:space="preserve">vom </w:t>
      </w:r>
      <w:r w:rsidR="00007F1E" w:rsidRPr="00E82B75">
        <w:rPr>
          <w:highlight w:val="yellow"/>
        </w:rPr>
        <w:t>DD</w:t>
      </w:r>
      <w:r w:rsidR="003F0AE1" w:rsidRPr="00E82B75">
        <w:rPr>
          <w:highlight w:val="yellow"/>
        </w:rPr>
        <w:t>.</w:t>
      </w:r>
      <w:r w:rsidR="00007F1E" w:rsidRPr="00E82B75">
        <w:rPr>
          <w:highlight w:val="yellow"/>
        </w:rPr>
        <w:t>MM</w:t>
      </w:r>
      <w:r w:rsidR="003F0AE1" w:rsidRPr="00E82B75">
        <w:rPr>
          <w:highlight w:val="yellow"/>
        </w:rPr>
        <w:t>.2</w:t>
      </w:r>
      <w:r w:rsidR="003F0AE1" w:rsidRPr="009E2B29">
        <w:rPr>
          <w:highlight w:val="yellow"/>
        </w:rPr>
        <w:t>02</w:t>
      </w:r>
      <w:r w:rsidR="009E2B29" w:rsidRPr="009E2B29">
        <w:rPr>
          <w:highlight w:val="yellow"/>
        </w:rPr>
        <w:t>6</w:t>
      </w:r>
      <w:r w:rsidR="00FC39CD">
        <w:t xml:space="preserve"> und d</w:t>
      </w:r>
      <w:r w:rsidR="00A17C56">
        <w:t xml:space="preserve">ie </w:t>
      </w:r>
      <w:r w:rsidR="00FC39CD">
        <w:t>Leistungsbeschreibung</w:t>
      </w:r>
      <w:r w:rsidR="00A17C56">
        <w:t xml:space="preserve"> sind integraler </w:t>
      </w:r>
      <w:r w:rsidR="003959D8">
        <w:t xml:space="preserve">Bestandteil dieses Vertrages, </w:t>
      </w:r>
      <w:r w:rsidR="00BE0A9A">
        <w:t xml:space="preserve">sofern und </w:t>
      </w:r>
      <w:proofErr w:type="gramStart"/>
      <w:r w:rsidR="003959D8">
        <w:t>soweit</w:t>
      </w:r>
      <w:proofErr w:type="gramEnd"/>
      <w:r w:rsidR="003959D8">
        <w:t xml:space="preserve"> </w:t>
      </w:r>
      <w:r w:rsidR="00BE0A9A">
        <w:t>in diesem Vertrag</w:t>
      </w:r>
      <w:r w:rsidR="003959D8">
        <w:t xml:space="preserve"> nicht</w:t>
      </w:r>
      <w:r w:rsidR="009E7DAF">
        <w:t>s</w:t>
      </w:r>
      <w:r w:rsidR="003959D8">
        <w:t xml:space="preserve"> ander</w:t>
      </w:r>
      <w:r w:rsidR="00BE0A9A">
        <w:t>e</w:t>
      </w:r>
      <w:r w:rsidR="003959D8">
        <w:t xml:space="preserve">s </w:t>
      </w:r>
      <w:r w:rsidR="00BE0A9A">
        <w:t>vereinbart ist</w:t>
      </w:r>
      <w:r w:rsidR="003959D8">
        <w:t xml:space="preserve">. </w:t>
      </w:r>
    </w:p>
    <w:p w14:paraId="51F609C1" w14:textId="66E445E3" w:rsidR="006023F6" w:rsidRDefault="00EC7F96" w:rsidP="006023F6">
      <w:pPr>
        <w:pStyle w:val="Listenabsatz"/>
        <w:numPr>
          <w:ilvl w:val="0"/>
          <w:numId w:val="1"/>
        </w:numPr>
        <w:spacing w:line="276" w:lineRule="auto"/>
        <w:contextualSpacing w:val="0"/>
      </w:pPr>
      <w:r w:rsidRPr="008A0D6A">
        <w:rPr>
          <w:highlight w:val="yellow"/>
        </w:rPr>
        <w:t>Der/d</w:t>
      </w:r>
      <w:r w:rsidR="003959D8" w:rsidRPr="008A0D6A">
        <w:rPr>
          <w:highlight w:val="yellow"/>
        </w:rPr>
        <w:t>ie Auftragnehmer</w:t>
      </w:r>
      <w:r w:rsidRPr="008A0D6A">
        <w:rPr>
          <w:highlight w:val="yellow"/>
        </w:rPr>
        <w:t>/</w:t>
      </w:r>
      <w:r w:rsidR="003959D8" w:rsidRPr="008A0D6A">
        <w:rPr>
          <w:highlight w:val="yellow"/>
        </w:rPr>
        <w:t>in</w:t>
      </w:r>
      <w:r w:rsidR="003959D8">
        <w:t xml:space="preserve"> verpflichtet sich, die geschuldeten Leistungen selbst zu erbringen und </w:t>
      </w:r>
      <w:r w:rsidR="00CB74D1">
        <w:t>keine Dritten für die Erfüllung dieser Leistungen einzuschalten</w:t>
      </w:r>
      <w:r w:rsidR="000514B7">
        <w:t xml:space="preserve">. Eine Übertragung von Rechten und Pflichten aus und im Zusammenhang mit diesem </w:t>
      </w:r>
      <w:r w:rsidR="00BE0A9A">
        <w:t>V</w:t>
      </w:r>
      <w:r w:rsidR="000514B7">
        <w:t xml:space="preserve">ertrag sind </w:t>
      </w:r>
      <w:r w:rsidRPr="008A0D6A">
        <w:rPr>
          <w:highlight w:val="yellow"/>
        </w:rPr>
        <w:t>dem/</w:t>
      </w:r>
      <w:r w:rsidR="000514B7" w:rsidRPr="008A0D6A">
        <w:rPr>
          <w:highlight w:val="yellow"/>
        </w:rPr>
        <w:t>der Auftragnehmer</w:t>
      </w:r>
      <w:r w:rsidRPr="008A0D6A">
        <w:rPr>
          <w:highlight w:val="yellow"/>
        </w:rPr>
        <w:t>/</w:t>
      </w:r>
      <w:r w:rsidR="000514B7" w:rsidRPr="008A0D6A">
        <w:rPr>
          <w:highlight w:val="yellow"/>
        </w:rPr>
        <w:t>in</w:t>
      </w:r>
      <w:r w:rsidR="000514B7">
        <w:t xml:space="preserve"> nur mit vo</w:t>
      </w:r>
      <w:r w:rsidR="00E77D22">
        <w:t xml:space="preserve">rheriger schriftlicher Zustimmung der Auftraggeberin gestattet. </w:t>
      </w:r>
    </w:p>
    <w:p w14:paraId="55FDC603" w14:textId="27D0123A" w:rsidR="007D26C3" w:rsidRDefault="00621082" w:rsidP="006F11BE">
      <w:pPr>
        <w:pStyle w:val="berschrift1"/>
        <w:spacing w:line="276" w:lineRule="auto"/>
      </w:pPr>
      <w:r>
        <w:t xml:space="preserve">§ 2 Pflichten </w:t>
      </w:r>
      <w:r w:rsidR="00AD198E">
        <w:t>des/</w:t>
      </w:r>
      <w:r>
        <w:t>der Auftragnehmer</w:t>
      </w:r>
      <w:r w:rsidR="00AD198E">
        <w:t>s/</w:t>
      </w:r>
      <w:r>
        <w:t>in</w:t>
      </w:r>
    </w:p>
    <w:p w14:paraId="49A799C5" w14:textId="2A331120" w:rsidR="00F758AE" w:rsidRPr="00C34E99" w:rsidRDefault="00AD198E" w:rsidP="00D23D75">
      <w:pPr>
        <w:pStyle w:val="Unterabsatz"/>
        <w:numPr>
          <w:ilvl w:val="0"/>
          <w:numId w:val="26"/>
        </w:numPr>
        <w:ind w:left="425" w:hanging="425"/>
        <w:jc w:val="both"/>
        <w:rPr>
          <w:lang w:val="de-DE"/>
        </w:rPr>
      </w:pPr>
      <w:r>
        <w:rPr>
          <w:highlight w:val="yellow"/>
          <w:lang w:val="de-DE"/>
        </w:rPr>
        <w:t>Der/d</w:t>
      </w:r>
      <w:r w:rsidR="00F758AE" w:rsidRPr="00AD198E">
        <w:rPr>
          <w:highlight w:val="yellow"/>
          <w:lang w:val="de-DE"/>
        </w:rPr>
        <w:t>ie Auftragnehmer</w:t>
      </w:r>
      <w:r>
        <w:rPr>
          <w:highlight w:val="yellow"/>
          <w:lang w:val="de-DE"/>
        </w:rPr>
        <w:t>/</w:t>
      </w:r>
      <w:r w:rsidR="00F758AE" w:rsidRPr="00AD198E">
        <w:rPr>
          <w:highlight w:val="yellow"/>
          <w:lang w:val="de-DE"/>
        </w:rPr>
        <w:t>in</w:t>
      </w:r>
      <w:r w:rsidR="00F758AE" w:rsidRPr="00C34E99">
        <w:rPr>
          <w:lang w:val="de-DE"/>
        </w:rPr>
        <w:t xml:space="preserve"> hat die Dienstleistungen auf professionelle Weise nach Maßgabe d</w:t>
      </w:r>
      <w:r w:rsidR="000F3596">
        <w:rPr>
          <w:lang w:val="de-DE"/>
        </w:rPr>
        <w:t>ies</w:t>
      </w:r>
      <w:r w:rsidR="00F758AE" w:rsidRPr="00C34E99">
        <w:rPr>
          <w:lang w:val="de-DE"/>
        </w:rPr>
        <w:t>es Vertrags sowie des jeweiligen Auftrags und der für die Leistungserbringung notwendigen Sorgfalt zu erbringen.</w:t>
      </w:r>
    </w:p>
    <w:p w14:paraId="3DC2E98B" w14:textId="024E7CF5" w:rsidR="00F758AE" w:rsidRDefault="00AD198E" w:rsidP="00D23D75">
      <w:pPr>
        <w:pStyle w:val="Unterabsatz"/>
        <w:ind w:left="425" w:hanging="425"/>
        <w:jc w:val="both"/>
        <w:rPr>
          <w:lang w:val="de-DE"/>
        </w:rPr>
      </w:pPr>
      <w:r w:rsidRPr="00AD198E">
        <w:rPr>
          <w:highlight w:val="yellow"/>
          <w:lang w:val="de-DE"/>
        </w:rPr>
        <w:t>Der/d</w:t>
      </w:r>
      <w:r w:rsidR="00F758AE" w:rsidRPr="00AD198E">
        <w:rPr>
          <w:highlight w:val="yellow"/>
          <w:lang w:val="de-DE"/>
        </w:rPr>
        <w:t>ie Auftragnehmer</w:t>
      </w:r>
      <w:r w:rsidRPr="00AD198E">
        <w:rPr>
          <w:highlight w:val="yellow"/>
          <w:lang w:val="de-DE"/>
        </w:rPr>
        <w:t>/</w:t>
      </w:r>
      <w:r w:rsidR="00F758AE" w:rsidRPr="00AD198E">
        <w:rPr>
          <w:highlight w:val="yellow"/>
          <w:lang w:val="de-DE"/>
        </w:rPr>
        <w:t>in</w:t>
      </w:r>
      <w:r w:rsidR="00F758AE" w:rsidRPr="00C34E99">
        <w:rPr>
          <w:lang w:val="de-DE"/>
        </w:rPr>
        <w:t xml:space="preserve"> hat bei der Durchführung der Dienstleistungen sowie der Erstellung etwaiger Arbeitsprodukte alle anwendbaren Gesetze, Anforderungen, Vorschriften und Regelungen zu beachten, einschließlich jener, die ihm von der Auftraggeberin oder von Behörden mitgeteilt bzw. auferlegt werden, insbesondere Vorschriften über Gesundheit, Sicherheit und Datenschutz.</w:t>
      </w:r>
    </w:p>
    <w:p w14:paraId="6D58DCB3" w14:textId="19BD0268" w:rsidR="004B0C4E" w:rsidRPr="00C34E99" w:rsidRDefault="00AD198E" w:rsidP="00D23D75">
      <w:pPr>
        <w:pStyle w:val="Unterabsatz"/>
        <w:ind w:left="425" w:hanging="425"/>
        <w:jc w:val="both"/>
        <w:rPr>
          <w:lang w:val="de-DE"/>
        </w:rPr>
      </w:pPr>
      <w:r w:rsidRPr="00C44941">
        <w:rPr>
          <w:highlight w:val="yellow"/>
          <w:lang w:val="de-DE"/>
        </w:rPr>
        <w:t>Der/</w:t>
      </w:r>
      <w:r w:rsidR="00C44941" w:rsidRPr="00C44941">
        <w:rPr>
          <w:highlight w:val="yellow"/>
          <w:lang w:val="de-DE"/>
        </w:rPr>
        <w:t>d</w:t>
      </w:r>
      <w:r w:rsidR="004B0C4E" w:rsidRPr="00C44941">
        <w:rPr>
          <w:highlight w:val="yellow"/>
          <w:lang w:val="de-DE"/>
        </w:rPr>
        <w:t>ie Auftragnehmer</w:t>
      </w:r>
      <w:r w:rsidR="00C44941" w:rsidRPr="00C44941">
        <w:rPr>
          <w:highlight w:val="yellow"/>
          <w:lang w:val="de-DE"/>
        </w:rPr>
        <w:t>/</w:t>
      </w:r>
      <w:r w:rsidR="004B0C4E" w:rsidRPr="00C44941">
        <w:rPr>
          <w:highlight w:val="yellow"/>
          <w:lang w:val="de-DE"/>
        </w:rPr>
        <w:t>in</w:t>
      </w:r>
      <w:r w:rsidR="004B0C4E">
        <w:rPr>
          <w:lang w:val="de-DE"/>
        </w:rPr>
        <w:t xml:space="preserve"> stellt sicher, dass </w:t>
      </w:r>
      <w:r w:rsidR="00C247F7">
        <w:rPr>
          <w:lang w:val="de-DE"/>
        </w:rPr>
        <w:t>etwaig verwendete Musik lizen</w:t>
      </w:r>
      <w:r w:rsidR="00231D1D">
        <w:rPr>
          <w:lang w:val="de-DE"/>
        </w:rPr>
        <w:t xml:space="preserve">zfrei oder rechtlich vollständig nutzbar ist. </w:t>
      </w:r>
    </w:p>
    <w:p w14:paraId="79863E34" w14:textId="77777777" w:rsidR="00F758AE" w:rsidRPr="00C34E99" w:rsidRDefault="00F758AE" w:rsidP="00D23D75">
      <w:pPr>
        <w:pStyle w:val="Unterabsatz"/>
        <w:ind w:left="425" w:hanging="425"/>
        <w:jc w:val="both"/>
        <w:rPr>
          <w:lang w:val="de-DE"/>
        </w:rPr>
      </w:pPr>
      <w:r w:rsidRPr="00C34E99">
        <w:rPr>
          <w:lang w:val="de-DE"/>
        </w:rPr>
        <w:t>Auf die Erbringung der Dienstleistungen finden grundsätzlich die für Dienstverträge geltenden gesetzlichen Regelungen Anwendung. Soweit im Einzelfall ein bestimmtes Arbeitsprodukt in Form eines Werkes geschuldet ist, finden die für Werkverträge geltenden gesetzlichen Vorschriften Anwendung. Weitere Einzelheiten sind ggf. dem jeweiligen Projektvertrag / den jeweiligen Aufträgen zu entnehmen.</w:t>
      </w:r>
    </w:p>
    <w:p w14:paraId="2E0D4063" w14:textId="7A89EEA8" w:rsidR="00F758AE" w:rsidRPr="00C34E99" w:rsidRDefault="00F758AE" w:rsidP="00D23D75">
      <w:pPr>
        <w:pStyle w:val="Unterabsatz"/>
        <w:ind w:left="425" w:hanging="425"/>
        <w:jc w:val="both"/>
        <w:rPr>
          <w:lang w:val="de-DE"/>
        </w:rPr>
      </w:pPr>
      <w:r w:rsidRPr="00C34E99">
        <w:rPr>
          <w:lang w:val="de-DE"/>
        </w:rPr>
        <w:t xml:space="preserve">Soweit nicht anderweitig im Rahmen eines Auftrags geregelt, hat </w:t>
      </w:r>
      <w:r w:rsidR="00C44941" w:rsidRPr="00C44941">
        <w:rPr>
          <w:highlight w:val="yellow"/>
          <w:lang w:val="de-DE"/>
        </w:rPr>
        <w:t>der/</w:t>
      </w:r>
      <w:r w:rsidRPr="00C44941">
        <w:rPr>
          <w:highlight w:val="yellow"/>
          <w:lang w:val="de-DE"/>
        </w:rPr>
        <w:t>die Auftragnehmer</w:t>
      </w:r>
      <w:r w:rsidR="00C44941" w:rsidRPr="00C44941">
        <w:rPr>
          <w:highlight w:val="yellow"/>
          <w:lang w:val="de-DE"/>
        </w:rPr>
        <w:t>/</w:t>
      </w:r>
      <w:r w:rsidRPr="00C44941">
        <w:rPr>
          <w:highlight w:val="yellow"/>
          <w:lang w:val="de-DE"/>
        </w:rPr>
        <w:t>in</w:t>
      </w:r>
      <w:r w:rsidRPr="00C34E99">
        <w:rPr>
          <w:lang w:val="de-DE"/>
        </w:rPr>
        <w:t xml:space="preserve"> auf eigene Kosten sämtliche Materialien und Ausrüstung, die für die Durchführung der Dienstleistungen erforderlich sind, bereitzustellen.</w:t>
      </w:r>
    </w:p>
    <w:p w14:paraId="4D227AA1" w14:textId="24AA722F" w:rsidR="00621082" w:rsidRPr="00C34E99" w:rsidRDefault="00C44941" w:rsidP="00D23D75">
      <w:pPr>
        <w:pStyle w:val="Unterabsatz"/>
        <w:ind w:left="425" w:hanging="425"/>
        <w:jc w:val="both"/>
        <w:rPr>
          <w:lang w:val="de-DE"/>
        </w:rPr>
      </w:pPr>
      <w:r w:rsidRPr="00C44941">
        <w:rPr>
          <w:highlight w:val="yellow"/>
          <w:lang w:val="de-DE"/>
        </w:rPr>
        <w:t>Der/d</w:t>
      </w:r>
      <w:r w:rsidR="00F758AE" w:rsidRPr="00C44941">
        <w:rPr>
          <w:highlight w:val="yellow"/>
          <w:lang w:val="de-DE"/>
        </w:rPr>
        <w:t>ie Auftragnehmer</w:t>
      </w:r>
      <w:r w:rsidRPr="00C44941">
        <w:rPr>
          <w:highlight w:val="yellow"/>
          <w:lang w:val="de-DE"/>
        </w:rPr>
        <w:t>/</w:t>
      </w:r>
      <w:r w:rsidR="00F758AE" w:rsidRPr="00C44941">
        <w:rPr>
          <w:highlight w:val="yellow"/>
          <w:lang w:val="de-DE"/>
        </w:rPr>
        <w:t>in</w:t>
      </w:r>
      <w:r w:rsidR="00F758AE" w:rsidRPr="00C34E99">
        <w:rPr>
          <w:lang w:val="de-DE"/>
        </w:rPr>
        <w:t xml:space="preserve"> hat dafür Sorge zu tragen, dass die Veranstaltung von den Besuchern als eine Veranstaltung der Auftraggeberin wahrgenommen wird. </w:t>
      </w:r>
      <w:r w:rsidR="00D9566B" w:rsidRPr="00D9566B">
        <w:rPr>
          <w:highlight w:val="yellow"/>
          <w:lang w:val="de-DE"/>
        </w:rPr>
        <w:t>Der/d</w:t>
      </w:r>
      <w:r w:rsidR="00F758AE" w:rsidRPr="00D9566B">
        <w:rPr>
          <w:highlight w:val="yellow"/>
          <w:lang w:val="de-DE"/>
        </w:rPr>
        <w:t>ie Auftragnehmer</w:t>
      </w:r>
      <w:r w:rsidR="00D9566B" w:rsidRPr="00D9566B">
        <w:rPr>
          <w:highlight w:val="yellow"/>
          <w:lang w:val="de-DE"/>
        </w:rPr>
        <w:t>/</w:t>
      </w:r>
      <w:r w:rsidR="00F758AE" w:rsidRPr="00D9566B">
        <w:rPr>
          <w:highlight w:val="yellow"/>
          <w:lang w:val="de-DE"/>
        </w:rPr>
        <w:t>in</w:t>
      </w:r>
      <w:r w:rsidR="00F758AE" w:rsidRPr="00C34E99">
        <w:rPr>
          <w:lang w:val="de-DE"/>
        </w:rPr>
        <w:t xml:space="preserve"> wird gleichzeitig jeden Anschein vermeiden, </w:t>
      </w:r>
      <w:r w:rsidR="005C7E13">
        <w:rPr>
          <w:lang w:val="de-DE"/>
        </w:rPr>
        <w:t>sie</w:t>
      </w:r>
      <w:r w:rsidR="00F758AE" w:rsidRPr="00C34E99">
        <w:rPr>
          <w:lang w:val="de-DE"/>
        </w:rPr>
        <w:t xml:space="preserve"> stünde in einem Arbeitsverhältnis zu der Auftraggeberin. Von </w:t>
      </w:r>
      <w:r w:rsidR="00D9566B">
        <w:rPr>
          <w:lang w:val="de-DE"/>
        </w:rPr>
        <w:t>dem/</w:t>
      </w:r>
      <w:r w:rsidR="00F758AE" w:rsidRPr="00C34E99">
        <w:rPr>
          <w:lang w:val="de-DE"/>
        </w:rPr>
        <w:t>der Auftragnehmer</w:t>
      </w:r>
      <w:r w:rsidR="00D9566B">
        <w:rPr>
          <w:lang w:val="de-DE"/>
        </w:rPr>
        <w:t>/</w:t>
      </w:r>
      <w:r w:rsidR="00F758AE" w:rsidRPr="00C34E99">
        <w:rPr>
          <w:lang w:val="de-DE"/>
        </w:rPr>
        <w:t xml:space="preserve">in wird ein der jeweiligen Veranstaltung entsprechendes Auftreten erwartet. Etwaige Besonderheiten werden </w:t>
      </w:r>
      <w:r w:rsidR="00D90BA9" w:rsidRPr="00D90BA9">
        <w:rPr>
          <w:highlight w:val="yellow"/>
          <w:lang w:val="de-DE"/>
        </w:rPr>
        <w:t>dem/</w:t>
      </w:r>
      <w:r w:rsidR="00F758AE" w:rsidRPr="00D90BA9">
        <w:rPr>
          <w:highlight w:val="yellow"/>
          <w:lang w:val="de-DE"/>
        </w:rPr>
        <w:t>der Auftragnehmer</w:t>
      </w:r>
      <w:r w:rsidR="00D90BA9" w:rsidRPr="00D90BA9">
        <w:rPr>
          <w:highlight w:val="yellow"/>
          <w:lang w:val="de-DE"/>
        </w:rPr>
        <w:t>/</w:t>
      </w:r>
      <w:r w:rsidR="00F758AE" w:rsidRPr="00D90BA9">
        <w:rPr>
          <w:highlight w:val="yellow"/>
          <w:lang w:val="de-DE"/>
        </w:rPr>
        <w:t>in</w:t>
      </w:r>
      <w:r w:rsidR="00F758AE" w:rsidRPr="00C34E99">
        <w:rPr>
          <w:lang w:val="de-DE"/>
        </w:rPr>
        <w:t xml:space="preserve"> im Zusammenhang mit der Erteilung des Einzelauftrags erwartet. </w:t>
      </w:r>
    </w:p>
    <w:p w14:paraId="6598A649" w14:textId="79FBC218" w:rsidR="009252C6" w:rsidRDefault="00421397" w:rsidP="006F11BE">
      <w:pPr>
        <w:pStyle w:val="berschrift1"/>
        <w:spacing w:line="276" w:lineRule="auto"/>
      </w:pPr>
      <w:r>
        <w:t xml:space="preserve">§ </w:t>
      </w:r>
      <w:r w:rsidR="009F2807">
        <w:t>3</w:t>
      </w:r>
      <w:r>
        <w:t xml:space="preserve"> </w:t>
      </w:r>
      <w:r w:rsidR="009252C6">
        <w:t xml:space="preserve">kein arbeitsverhältnis </w:t>
      </w:r>
    </w:p>
    <w:p w14:paraId="51569E6F" w14:textId="04594A44" w:rsidR="009252C6" w:rsidRPr="004A671C" w:rsidRDefault="009252C6" w:rsidP="004A671C">
      <w:pPr>
        <w:pStyle w:val="Unterabsatz"/>
        <w:numPr>
          <w:ilvl w:val="0"/>
          <w:numId w:val="29"/>
        </w:numPr>
        <w:ind w:left="360"/>
        <w:jc w:val="both"/>
        <w:rPr>
          <w:lang w:val="de-DE"/>
        </w:rPr>
      </w:pPr>
      <w:r w:rsidRPr="004A671C">
        <w:rPr>
          <w:lang w:val="de-DE"/>
        </w:rPr>
        <w:t xml:space="preserve">Die Parteien sind sich darüber einig, dass dieser Vertrag einen Vertrag über die Erbringung von Dienstleistungen darstellt und keinen Arbeitsvertrag. </w:t>
      </w:r>
      <w:r w:rsidR="00EC7F96" w:rsidRPr="00D90BA9">
        <w:rPr>
          <w:highlight w:val="yellow"/>
          <w:lang w:val="de-DE"/>
        </w:rPr>
        <w:t>Der/d</w:t>
      </w:r>
      <w:r w:rsidR="00A62EDC" w:rsidRPr="00D90BA9">
        <w:rPr>
          <w:highlight w:val="yellow"/>
          <w:lang w:val="de-DE"/>
        </w:rPr>
        <w:t>ie</w:t>
      </w:r>
      <w:r w:rsidRPr="00D90BA9">
        <w:rPr>
          <w:highlight w:val="yellow"/>
          <w:lang w:val="de-DE"/>
        </w:rPr>
        <w:t xml:space="preserve"> Auftragnehmer</w:t>
      </w:r>
      <w:r w:rsidR="00EC7F96" w:rsidRPr="00D90BA9">
        <w:rPr>
          <w:highlight w:val="yellow"/>
          <w:lang w:val="de-DE"/>
        </w:rPr>
        <w:t>/</w:t>
      </w:r>
      <w:r w:rsidR="00A62EDC" w:rsidRPr="00D90BA9">
        <w:rPr>
          <w:highlight w:val="yellow"/>
          <w:lang w:val="de-DE"/>
        </w:rPr>
        <w:t>in</w:t>
      </w:r>
      <w:r w:rsidRPr="004A671C">
        <w:rPr>
          <w:lang w:val="de-DE"/>
        </w:rPr>
        <w:t xml:space="preserve"> erbringt die </w:t>
      </w:r>
      <w:r w:rsidRPr="004A671C">
        <w:rPr>
          <w:lang w:val="de-DE"/>
        </w:rPr>
        <w:lastRenderedPageBreak/>
        <w:t xml:space="preserve">Dienstleistungen an die Auftraggeberin unabhängig und auf freiberuflicher Basis und ist frei darin, auch für andere Auftraggeber und damit für Dritte tätig zu sein. </w:t>
      </w:r>
    </w:p>
    <w:p w14:paraId="1675EF6F" w14:textId="630B5EF0" w:rsidR="009252C6" w:rsidRPr="00EC7F96" w:rsidRDefault="009252C6" w:rsidP="0065609D">
      <w:pPr>
        <w:pStyle w:val="Unterabsatz"/>
        <w:ind w:left="426" w:hanging="426"/>
        <w:jc w:val="both"/>
        <w:rPr>
          <w:lang w:val="de-DE"/>
        </w:rPr>
      </w:pPr>
      <w:r w:rsidRPr="00B9028A">
        <w:rPr>
          <w:lang w:val="de-DE"/>
        </w:rPr>
        <w:t xml:space="preserve">Eine über den Umfang dieses </w:t>
      </w:r>
      <w:r>
        <w:rPr>
          <w:lang w:val="de-DE"/>
        </w:rPr>
        <w:t>V</w:t>
      </w:r>
      <w:r w:rsidRPr="00B9028A">
        <w:rPr>
          <w:lang w:val="de-DE"/>
        </w:rPr>
        <w:t xml:space="preserve">ertrags hinausgehende persönliche, wirtschaftliche oder soziale Abhängigkeit wird zwischen den Parteien nicht begründet. Der Vertrag begründet insbesondere in keiner Weise ein Agentur-, Partnerschafts-, Arbeits- oder Treuhandverhältnis zwischen den Parteien. </w:t>
      </w:r>
      <w:r w:rsidR="00EC7F96" w:rsidRPr="00D90BA9">
        <w:rPr>
          <w:highlight w:val="yellow"/>
          <w:lang w:val="de-DE"/>
        </w:rPr>
        <w:t>Der/d</w:t>
      </w:r>
      <w:r w:rsidR="00A62EDC" w:rsidRPr="00D90BA9">
        <w:rPr>
          <w:highlight w:val="yellow"/>
          <w:lang w:val="de-DE"/>
        </w:rPr>
        <w:t>ie</w:t>
      </w:r>
      <w:r w:rsidRPr="00D90BA9">
        <w:rPr>
          <w:highlight w:val="yellow"/>
          <w:lang w:val="de-DE"/>
        </w:rPr>
        <w:t xml:space="preserve"> Auftragnehmer</w:t>
      </w:r>
      <w:r w:rsidR="00EC7F96" w:rsidRPr="00D90BA9">
        <w:rPr>
          <w:highlight w:val="yellow"/>
          <w:lang w:val="de-DE"/>
        </w:rPr>
        <w:t>/</w:t>
      </w:r>
      <w:r w:rsidR="00A62EDC" w:rsidRPr="00D90BA9">
        <w:rPr>
          <w:highlight w:val="yellow"/>
          <w:lang w:val="de-DE"/>
        </w:rPr>
        <w:t>in</w:t>
      </w:r>
      <w:r w:rsidRPr="00EC7F96">
        <w:rPr>
          <w:lang w:val="de-DE"/>
        </w:rPr>
        <w:t xml:space="preserve"> ist nicht vertretungsbefugt für die Auftraggeberin. </w:t>
      </w:r>
    </w:p>
    <w:p w14:paraId="27BD661D" w14:textId="4A5210D3" w:rsidR="006B5D2D" w:rsidRPr="003F6692" w:rsidRDefault="009252C6" w:rsidP="006F11BE">
      <w:pPr>
        <w:pStyle w:val="berschrift1"/>
        <w:spacing w:line="276" w:lineRule="auto"/>
      </w:pPr>
      <w:r w:rsidDel="0039331E">
        <w:t xml:space="preserve">§ </w:t>
      </w:r>
      <w:r w:rsidR="009F2807">
        <w:t>4</w:t>
      </w:r>
      <w:r w:rsidDel="0039331E">
        <w:t xml:space="preserve"> </w:t>
      </w:r>
      <w:r w:rsidR="006B5D2D">
        <w:t>NUTZUNGSRECHTE AN ARBEITSERGEBNISSEN</w:t>
      </w:r>
    </w:p>
    <w:p w14:paraId="2803221B" w14:textId="23ECEABD" w:rsidR="006B5D2D" w:rsidRDefault="00EC7F96" w:rsidP="00590477">
      <w:pPr>
        <w:spacing w:line="276" w:lineRule="auto"/>
        <w:ind w:left="425"/>
      </w:pPr>
      <w:r w:rsidRPr="00D90BA9">
        <w:rPr>
          <w:highlight w:val="yellow"/>
        </w:rPr>
        <w:t>Der/d</w:t>
      </w:r>
      <w:r w:rsidR="00F5373A" w:rsidRPr="00D90BA9">
        <w:rPr>
          <w:highlight w:val="yellow"/>
        </w:rPr>
        <w:t>ie</w:t>
      </w:r>
      <w:r w:rsidR="00DB6D64" w:rsidRPr="00D90BA9">
        <w:rPr>
          <w:highlight w:val="yellow"/>
        </w:rPr>
        <w:t xml:space="preserve"> Auftragnehmer</w:t>
      </w:r>
      <w:r w:rsidRPr="00D90BA9">
        <w:rPr>
          <w:highlight w:val="yellow"/>
        </w:rPr>
        <w:t>/</w:t>
      </w:r>
      <w:r w:rsidR="00F5373A" w:rsidRPr="00D90BA9">
        <w:rPr>
          <w:highlight w:val="yellow"/>
        </w:rPr>
        <w:t>in</w:t>
      </w:r>
      <w:r w:rsidR="006B5D2D" w:rsidRPr="004A621E">
        <w:t xml:space="preserve"> räumt der Auftraggeberin an sämtlichen von </w:t>
      </w:r>
      <w:r w:rsidRPr="00D90BA9">
        <w:rPr>
          <w:highlight w:val="yellow"/>
        </w:rPr>
        <w:t>dem/</w:t>
      </w:r>
      <w:r w:rsidR="006B5D2D" w:rsidRPr="00D90BA9">
        <w:rPr>
          <w:highlight w:val="yellow"/>
        </w:rPr>
        <w:t>de</w:t>
      </w:r>
      <w:r w:rsidR="00F5373A" w:rsidRPr="00D90BA9">
        <w:rPr>
          <w:highlight w:val="yellow"/>
        </w:rPr>
        <w:t>r</w:t>
      </w:r>
      <w:r w:rsidR="00DB6D64" w:rsidRPr="00D90BA9">
        <w:rPr>
          <w:highlight w:val="yellow"/>
        </w:rPr>
        <w:t xml:space="preserve"> Auftragnehmer</w:t>
      </w:r>
      <w:r w:rsidRPr="00D90BA9">
        <w:rPr>
          <w:highlight w:val="yellow"/>
        </w:rPr>
        <w:t>/</w:t>
      </w:r>
      <w:r w:rsidR="00AF673C" w:rsidRPr="00D90BA9">
        <w:rPr>
          <w:highlight w:val="yellow"/>
        </w:rPr>
        <w:t>in</w:t>
      </w:r>
      <w:r w:rsidR="006B5D2D" w:rsidRPr="004A621E">
        <w:t xml:space="preserve"> im Rahmen der nach diesem Honorarvertrag </w:t>
      </w:r>
      <w:r w:rsidR="006B5D2D" w:rsidRPr="001B4B21">
        <w:t xml:space="preserve">von </w:t>
      </w:r>
      <w:r w:rsidRPr="00D90BA9">
        <w:rPr>
          <w:highlight w:val="yellow"/>
        </w:rPr>
        <w:t>dem/</w:t>
      </w:r>
      <w:r w:rsidR="006B5D2D" w:rsidRPr="00D90BA9">
        <w:rPr>
          <w:highlight w:val="yellow"/>
        </w:rPr>
        <w:t>de</w:t>
      </w:r>
      <w:r w:rsidR="00AF673C" w:rsidRPr="00D90BA9">
        <w:rPr>
          <w:highlight w:val="yellow"/>
        </w:rPr>
        <w:t>r</w:t>
      </w:r>
      <w:r w:rsidR="00DB6D64" w:rsidRPr="00D90BA9">
        <w:rPr>
          <w:highlight w:val="yellow"/>
        </w:rPr>
        <w:t xml:space="preserve"> Auftragnehmer</w:t>
      </w:r>
      <w:r w:rsidRPr="00D90BA9">
        <w:rPr>
          <w:highlight w:val="yellow"/>
        </w:rPr>
        <w:t>/</w:t>
      </w:r>
      <w:r w:rsidR="00AF673C" w:rsidRPr="00D90BA9">
        <w:rPr>
          <w:highlight w:val="yellow"/>
        </w:rPr>
        <w:t>in</w:t>
      </w:r>
      <w:r w:rsidR="006B5D2D" w:rsidRPr="001B4B21">
        <w:t xml:space="preserve"> erstellten und entstandenen Inhalten und Ergebnissen (nachfolgend „</w:t>
      </w:r>
      <w:r w:rsidR="006B5D2D" w:rsidRPr="008E5C0E">
        <w:t>Arbeitsergebnisse</w:t>
      </w:r>
      <w:r w:rsidR="006B5D2D" w:rsidRPr="001B4B21">
        <w:t>“ genannt) ein exklusives unwiderrufliches, unterlizenzierbares Recht ein, diese Arbeitsergebnisse in</w:t>
      </w:r>
      <w:r w:rsidR="006B5D2D" w:rsidRPr="003F6692">
        <w:t xml:space="preserve"> unveränderter oder geänderter Form selbst oder durch Dritte, die im Auftrag und/oder mit Einverständnis der Auftraggeberin handeln, zur Berichterstattung und/oder zu werblichen oder redaktionellen Zwecken verbreiten oder veröffentlichen zu dürfen, und zwar ohne Beschränkung des sachlichen, räumlichen und zeitlichen Verwendungsbereichs. Die Einräumung dieses Nutzungsrechts für Arbeitsergebnisse erstreckt sich auf alle derzeit bekannten Nutzungsarten und beinhaltet insbesondere die Vervielfältigung, Verbreitung, Digitalisierung, Ausstellung, Vorführung, Bearbeitung, öffentliche Zugänglichmachung und öffentliche Wiedergabe der Arbeitsergebnisse für die oben genannten Zwecke. Die Arbeitsergebnisse dürfen somit sowohl digital als auch analog in allen dafür geeigneten Medien (z.</w:t>
      </w:r>
      <w:r w:rsidR="006B5D2D">
        <w:t xml:space="preserve"> </w:t>
      </w:r>
      <w:r w:rsidR="006B5D2D" w:rsidRPr="003F6692">
        <w:t xml:space="preserve">B. Online-Nutzung jeglicher Art, einschließlich </w:t>
      </w:r>
      <w:proofErr w:type="spellStart"/>
      <w:r w:rsidR="006B5D2D" w:rsidRPr="003F6692">
        <w:t>Social</w:t>
      </w:r>
      <w:proofErr w:type="spellEnd"/>
      <w:r w:rsidR="006B5D2D" w:rsidRPr="003F6692">
        <w:t xml:space="preserve">-Media, jegliche Print-Nutzung usw.) genutzt und in Datenbanken, </w:t>
      </w:r>
      <w:proofErr w:type="gramStart"/>
      <w:r w:rsidR="006B5D2D" w:rsidRPr="003F6692">
        <w:t>auch</w:t>
      </w:r>
      <w:proofErr w:type="gramEnd"/>
      <w:r w:rsidR="006B5D2D" w:rsidRPr="003F6692">
        <w:t xml:space="preserve"> soweit sie online zugänglich sind, gespeichert werden.</w:t>
      </w:r>
    </w:p>
    <w:p w14:paraId="1B4028CC" w14:textId="495C3D1A" w:rsidR="006B5D2D" w:rsidRPr="003F6692" w:rsidRDefault="006B5D2D" w:rsidP="006F11BE">
      <w:pPr>
        <w:pStyle w:val="berschrift1"/>
        <w:spacing w:line="276" w:lineRule="auto"/>
      </w:pPr>
      <w:r w:rsidRPr="00FC25A8">
        <w:t xml:space="preserve">§ </w:t>
      </w:r>
      <w:r w:rsidR="009F2807" w:rsidRPr="00FC25A8">
        <w:t>5</w:t>
      </w:r>
      <w:r w:rsidRPr="00FC25A8">
        <w:t xml:space="preserve"> VERGÜTUNG</w:t>
      </w:r>
    </w:p>
    <w:p w14:paraId="22B5C22F" w14:textId="72A0EF1A" w:rsidR="00FC39CD" w:rsidRPr="00000E2A" w:rsidRDefault="006B5D2D" w:rsidP="00DE3EA9">
      <w:pPr>
        <w:pStyle w:val="Listenabsatz"/>
        <w:numPr>
          <w:ilvl w:val="0"/>
          <w:numId w:val="5"/>
        </w:numPr>
        <w:spacing w:line="276" w:lineRule="auto"/>
        <w:contextualSpacing w:val="0"/>
      </w:pPr>
      <w:r w:rsidRPr="004A621E">
        <w:t xml:space="preserve">Als Gegenleistung für die Ausführung </w:t>
      </w:r>
      <w:r w:rsidR="00EC7F96" w:rsidRPr="00D90BA9">
        <w:rPr>
          <w:highlight w:val="yellow"/>
        </w:rPr>
        <w:t>des/</w:t>
      </w:r>
      <w:proofErr w:type="gramStart"/>
      <w:r w:rsidRPr="00D90BA9">
        <w:rPr>
          <w:highlight w:val="yellow"/>
        </w:rPr>
        <w:t>d</w:t>
      </w:r>
      <w:r w:rsidR="00934564" w:rsidRPr="00D90BA9">
        <w:rPr>
          <w:highlight w:val="yellow"/>
        </w:rPr>
        <w:t>e</w:t>
      </w:r>
      <w:r w:rsidR="00BF5310" w:rsidRPr="00D90BA9">
        <w:rPr>
          <w:highlight w:val="yellow"/>
        </w:rPr>
        <w:t>r</w:t>
      </w:r>
      <w:r w:rsidR="00934564" w:rsidRPr="00D90BA9">
        <w:rPr>
          <w:highlight w:val="yellow"/>
        </w:rPr>
        <w:t xml:space="preserve"> Auftragnehmer</w:t>
      </w:r>
      <w:r w:rsidR="00EC7F96" w:rsidRPr="00D90BA9">
        <w:rPr>
          <w:highlight w:val="yellow"/>
        </w:rPr>
        <w:t>s</w:t>
      </w:r>
      <w:proofErr w:type="gramEnd"/>
      <w:r w:rsidR="00EC7F96" w:rsidRPr="00D90BA9">
        <w:rPr>
          <w:highlight w:val="yellow"/>
        </w:rPr>
        <w:t>/</w:t>
      </w:r>
      <w:r w:rsidR="00BF5310" w:rsidRPr="00D90BA9">
        <w:rPr>
          <w:highlight w:val="yellow"/>
        </w:rPr>
        <w:t>in</w:t>
      </w:r>
      <w:r w:rsidRPr="004A621E">
        <w:t xml:space="preserve"> </w:t>
      </w:r>
      <w:r w:rsidRPr="001B4B21">
        <w:t xml:space="preserve">nach diesem Vertrag obliegenden </w:t>
      </w:r>
      <w:r w:rsidR="00FC39CD">
        <w:br/>
      </w:r>
      <w:r w:rsidRPr="001B4B21">
        <w:t xml:space="preserve">Leistungen einschließlich der Rechteübertragung/-einräumung nach </w:t>
      </w:r>
      <w:r w:rsidRPr="001B4B21" w:rsidDel="003B577D">
        <w:t>§</w:t>
      </w:r>
      <w:r w:rsidRPr="001B4B21">
        <w:t xml:space="preserve"> </w:t>
      </w:r>
      <w:r w:rsidR="009F2807">
        <w:t>4</w:t>
      </w:r>
      <w:r w:rsidRPr="001B4B21">
        <w:t xml:space="preserve"> erhält </w:t>
      </w:r>
      <w:r w:rsidR="00581B7C" w:rsidRPr="00D90BA9">
        <w:rPr>
          <w:highlight w:val="yellow"/>
        </w:rPr>
        <w:t>der/</w:t>
      </w:r>
      <w:r w:rsidR="009C6C8B" w:rsidRPr="00D90BA9">
        <w:rPr>
          <w:highlight w:val="yellow"/>
        </w:rPr>
        <w:t>d</w:t>
      </w:r>
      <w:r w:rsidR="00BF5310" w:rsidRPr="00D90BA9">
        <w:rPr>
          <w:highlight w:val="yellow"/>
        </w:rPr>
        <w:t>ie</w:t>
      </w:r>
      <w:r w:rsidR="00DB6D64" w:rsidRPr="00D90BA9">
        <w:rPr>
          <w:highlight w:val="yellow"/>
        </w:rPr>
        <w:t xml:space="preserve"> </w:t>
      </w:r>
      <w:r w:rsidR="00FC39CD" w:rsidRPr="00D90BA9">
        <w:rPr>
          <w:highlight w:val="yellow"/>
        </w:rPr>
        <w:br/>
      </w:r>
      <w:r w:rsidR="00DB6D64" w:rsidRPr="00D90BA9">
        <w:rPr>
          <w:highlight w:val="yellow"/>
        </w:rPr>
        <w:t>Auftragnehmer</w:t>
      </w:r>
      <w:r w:rsidR="00581B7C" w:rsidRPr="00D90BA9">
        <w:rPr>
          <w:highlight w:val="yellow"/>
        </w:rPr>
        <w:t>/</w:t>
      </w:r>
      <w:r w:rsidR="00BF5310" w:rsidRPr="00D90BA9">
        <w:rPr>
          <w:highlight w:val="yellow"/>
        </w:rPr>
        <w:t>in</w:t>
      </w:r>
      <w:r w:rsidRPr="001B4B21">
        <w:t xml:space="preserve"> von der Auftraggeberin eine Vergütung in Höhe von </w:t>
      </w:r>
      <w:r w:rsidRPr="00F979B3">
        <w:t xml:space="preserve">insgesamt </w:t>
      </w:r>
      <w:r w:rsidRPr="004953DF">
        <w:rPr>
          <w:b/>
          <w:bCs/>
          <w:highlight w:val="yellow"/>
        </w:rPr>
        <w:t xml:space="preserve">EUR </w:t>
      </w:r>
      <w:r w:rsidR="004953DF" w:rsidRPr="004953DF">
        <w:rPr>
          <w:b/>
          <w:bCs/>
          <w:highlight w:val="yellow"/>
        </w:rPr>
        <w:t>XXX</w:t>
      </w:r>
      <w:r w:rsidR="004A621E" w:rsidRPr="004953DF">
        <w:rPr>
          <w:color w:val="000000" w:themeColor="text1"/>
          <w:highlight w:val="yellow"/>
        </w:rPr>
        <w:t>.</w:t>
      </w:r>
      <w:r w:rsidRPr="00F979B3">
        <w:rPr>
          <w:bCs/>
          <w:iCs/>
          <w:color w:val="000000" w:themeColor="text1"/>
        </w:rPr>
        <w:t xml:space="preserve"> </w:t>
      </w:r>
      <w:r w:rsidR="00FC39CD" w:rsidRPr="00F979B3">
        <w:rPr>
          <w:bCs/>
          <w:iCs/>
          <w:color w:val="000000" w:themeColor="text1"/>
        </w:rPr>
        <w:t>In</w:t>
      </w:r>
      <w:r w:rsidR="00FC39CD" w:rsidRPr="00FC39CD">
        <w:rPr>
          <w:bCs/>
          <w:iCs/>
          <w:color w:val="000000" w:themeColor="text1"/>
        </w:rPr>
        <w:t xml:space="preserve"> der vereinbarten Vergütung</w:t>
      </w:r>
      <w:r w:rsidR="00FC39CD">
        <w:rPr>
          <w:bCs/>
          <w:iCs/>
          <w:color w:val="000000" w:themeColor="text1"/>
        </w:rPr>
        <w:t xml:space="preserve"> </w:t>
      </w:r>
      <w:r w:rsidR="00FC39CD" w:rsidRPr="00FC39CD">
        <w:rPr>
          <w:bCs/>
          <w:iCs/>
          <w:color w:val="000000" w:themeColor="text1"/>
        </w:rPr>
        <w:t xml:space="preserve">ist eine ggf. anfallende Umsatzsteuer enthalten. </w:t>
      </w:r>
    </w:p>
    <w:p w14:paraId="52A46C05" w14:textId="497E256A" w:rsidR="00A23CDD" w:rsidRPr="00000E2A" w:rsidRDefault="00934564" w:rsidP="00870A6A">
      <w:pPr>
        <w:pStyle w:val="Listenabsatz"/>
        <w:numPr>
          <w:ilvl w:val="0"/>
          <w:numId w:val="5"/>
        </w:numPr>
        <w:spacing w:line="276" w:lineRule="auto"/>
        <w:contextualSpacing w:val="0"/>
      </w:pPr>
      <w:r w:rsidRPr="00FC39CD">
        <w:rPr>
          <w:bCs/>
          <w:iCs/>
          <w:color w:val="000000" w:themeColor="text1"/>
        </w:rPr>
        <w:t xml:space="preserve">Wird die vereinbarte Leistung nicht oder nur teilweise erbracht, vermindert sich die Vergütung entsprechend dem nicht erbrachten Teil. Ein </w:t>
      </w:r>
      <w:r w:rsidR="00A23CDD" w:rsidRPr="00FC39CD">
        <w:rPr>
          <w:bCs/>
          <w:iCs/>
          <w:color w:val="000000" w:themeColor="text1"/>
        </w:rPr>
        <w:t>darüberhinausgehender</w:t>
      </w:r>
      <w:r w:rsidRPr="00FC39CD">
        <w:rPr>
          <w:bCs/>
          <w:iCs/>
          <w:color w:val="000000" w:themeColor="text1"/>
        </w:rPr>
        <w:t xml:space="preserve"> Schadensersatzanspruch der Auftraggeberin bleibt davon unberührt.</w:t>
      </w:r>
    </w:p>
    <w:p w14:paraId="6B2027E2" w14:textId="34A93FD9" w:rsidR="00654836" w:rsidRDefault="006B5D2D" w:rsidP="0015748C">
      <w:pPr>
        <w:pStyle w:val="Listenabsatz"/>
        <w:numPr>
          <w:ilvl w:val="0"/>
          <w:numId w:val="5"/>
        </w:numPr>
        <w:spacing w:line="276" w:lineRule="auto"/>
        <w:contextualSpacing w:val="0"/>
      </w:pPr>
      <w:r w:rsidRPr="004A621E">
        <w:t xml:space="preserve">Die </w:t>
      </w:r>
      <w:r w:rsidR="00DB0306">
        <w:t>Ausz</w:t>
      </w:r>
      <w:r w:rsidRPr="004A621E">
        <w:t xml:space="preserve">ahlung </w:t>
      </w:r>
      <w:r w:rsidR="00654836">
        <w:t xml:space="preserve">der Vergütung </w:t>
      </w:r>
      <w:r w:rsidRPr="004A621E">
        <w:t xml:space="preserve">erfolgt </w:t>
      </w:r>
      <w:proofErr w:type="gramStart"/>
      <w:r w:rsidRPr="004A621E">
        <w:t>nach</w:t>
      </w:r>
      <w:proofErr w:type="gramEnd"/>
      <w:r w:rsidRPr="004A621E">
        <w:t xml:space="preserve"> </w:t>
      </w:r>
      <w:r w:rsidR="00EC5C71">
        <w:t xml:space="preserve">nachdem die Leistung vollständig erbracht wurde und </w:t>
      </w:r>
      <w:r w:rsidR="007F2163">
        <w:t>nach ordnungsgemäßer Rechnungsstellung</w:t>
      </w:r>
      <w:r w:rsidRPr="004A621E">
        <w:t xml:space="preserve"> </w:t>
      </w:r>
      <w:r w:rsidR="00A15D9F" w:rsidRPr="004A621E">
        <w:t xml:space="preserve">(elektronisch an: </w:t>
      </w:r>
      <w:hyperlink r:id="rId11" w:history="1">
        <w:r w:rsidR="00A15D9F" w:rsidRPr="00B2417B">
          <w:rPr>
            <w:rStyle w:val="Hyperlink"/>
          </w:rPr>
          <w:t>rechnung@medienanstalt-nrw.de</w:t>
        </w:r>
      </w:hyperlink>
      <w:r w:rsidR="00A15D9F">
        <w:t xml:space="preserve">, unter Nennung folgenden Verwendungszwecks </w:t>
      </w:r>
      <w:r w:rsidR="009D1EFF" w:rsidRPr="000E4EF0">
        <w:t>„</w:t>
      </w:r>
      <w:r w:rsidR="004B016B" w:rsidRPr="000E4EF0">
        <w:t>LAUT UND KLAR FESTIVAL</w:t>
      </w:r>
      <w:r w:rsidR="005826FA" w:rsidRPr="000E4EF0">
        <w:t xml:space="preserve">2026, Konto: </w:t>
      </w:r>
      <w:r w:rsidR="00A40116" w:rsidRPr="000E4EF0">
        <w:t>50001</w:t>
      </w:r>
      <w:r w:rsidR="005F686A" w:rsidRPr="000E4EF0">
        <w:t>0</w:t>
      </w:r>
      <w:r w:rsidR="00A40116" w:rsidRPr="000E4EF0">
        <w:t xml:space="preserve">, Kostenstelle: </w:t>
      </w:r>
      <w:r w:rsidR="000059DE" w:rsidRPr="000E4EF0">
        <w:t>6050</w:t>
      </w:r>
      <w:r w:rsidR="00A15D9F" w:rsidRPr="000E4EF0">
        <w:t>“;</w:t>
      </w:r>
      <w:r w:rsidR="00A15D9F" w:rsidRPr="009D1EFF">
        <w:t xml:space="preserve"> die Rechnungsstellung auf dem Postweg ist ausgeschlossen).</w:t>
      </w:r>
    </w:p>
    <w:p w14:paraId="042092CE" w14:textId="7C89AF5F" w:rsidR="00BA2F2F" w:rsidRDefault="00B2550C" w:rsidP="00B2550C">
      <w:pPr>
        <w:pStyle w:val="Listenabsatz"/>
        <w:numPr>
          <w:ilvl w:val="0"/>
          <w:numId w:val="5"/>
        </w:numPr>
        <w:contextualSpacing w:val="0"/>
      </w:pPr>
      <w:r w:rsidRPr="00B2550C">
        <w:t xml:space="preserve">Etwaige Reisekosten sind gesondert auf der Rechnung auszuweisen und zu belegen. Die Abrechnung erfolgt auf Grundlage und in analoger Anwendung des Landesreisekostengesetzes (LRKG) für das Land Nordrhein-Westfalen. Eine Erstattung der Reisekosten darüber hinaus erfolgt nicht. </w:t>
      </w:r>
    </w:p>
    <w:p w14:paraId="6415FEA3" w14:textId="6DFED67A" w:rsidR="00A23CDD" w:rsidRDefault="00F37591" w:rsidP="0015748C">
      <w:pPr>
        <w:pStyle w:val="Listenabsatz"/>
        <w:numPr>
          <w:ilvl w:val="0"/>
          <w:numId w:val="5"/>
        </w:numPr>
        <w:spacing w:line="276" w:lineRule="auto"/>
        <w:contextualSpacing w:val="0"/>
      </w:pPr>
      <w:r>
        <w:lastRenderedPageBreak/>
        <w:t>Im Übrigen schließt die oben vereinbarte Vergütung</w:t>
      </w:r>
      <w:r w:rsidR="00E12602">
        <w:t>,</w:t>
      </w:r>
      <w:r>
        <w:t xml:space="preserve"> mit Ausnahme der Reisekosten</w:t>
      </w:r>
      <w:r w:rsidR="00E12602">
        <w:t>,</w:t>
      </w:r>
      <w:r>
        <w:t xml:space="preserve"> alle weiteren Kosten ein</w:t>
      </w:r>
      <w:r w:rsidR="00E12602">
        <w:t>.</w:t>
      </w:r>
      <w:r>
        <w:t xml:space="preserve"> </w:t>
      </w:r>
      <w:r w:rsidR="00E12602">
        <w:t>I</w:t>
      </w:r>
      <w:r>
        <w:t xml:space="preserve">nsbesondere alle Geschäftskosten, die </w:t>
      </w:r>
      <w:r w:rsidR="001B7169" w:rsidRPr="00D90BA9">
        <w:rPr>
          <w:highlight w:val="yellow"/>
        </w:rPr>
        <w:t>dem/</w:t>
      </w:r>
      <w:r w:rsidRPr="00D90BA9">
        <w:rPr>
          <w:highlight w:val="yellow"/>
        </w:rPr>
        <w:t>de</w:t>
      </w:r>
      <w:r w:rsidR="00B2794E" w:rsidRPr="00D90BA9">
        <w:rPr>
          <w:highlight w:val="yellow"/>
        </w:rPr>
        <w:t>r</w:t>
      </w:r>
      <w:r w:rsidR="0057222C" w:rsidRPr="00D90BA9">
        <w:rPr>
          <w:highlight w:val="yellow"/>
        </w:rPr>
        <w:t xml:space="preserve"> Auftragnehmer</w:t>
      </w:r>
      <w:r w:rsidR="001B7169" w:rsidRPr="00D90BA9">
        <w:rPr>
          <w:highlight w:val="yellow"/>
        </w:rPr>
        <w:t>/</w:t>
      </w:r>
      <w:r w:rsidR="00B2794E" w:rsidRPr="00D90BA9">
        <w:rPr>
          <w:highlight w:val="yellow"/>
        </w:rPr>
        <w:t>in</w:t>
      </w:r>
      <w:r>
        <w:t xml:space="preserve"> </w:t>
      </w:r>
      <w:proofErr w:type="spellStart"/>
      <w:r>
        <w:t>in</w:t>
      </w:r>
      <w:proofErr w:type="spellEnd"/>
      <w:r>
        <w:t xml:space="preserve"> Folge </w:t>
      </w:r>
      <w:r w:rsidR="00B2794E">
        <w:t>ihrer</w:t>
      </w:r>
      <w:r>
        <w:t xml:space="preserve"> vertraglichen Obliegenheiten entstehen (Aufwand für Hilfspersonal, Unteraufträge, Büroaufwand etc.)</w:t>
      </w:r>
      <w:r w:rsidR="0057222C">
        <w:t>.</w:t>
      </w:r>
    </w:p>
    <w:p w14:paraId="4B81839E" w14:textId="03D1F27B" w:rsidR="00590477" w:rsidRDefault="00B3779C" w:rsidP="000E4EF0">
      <w:pPr>
        <w:numPr>
          <w:ilvl w:val="0"/>
          <w:numId w:val="5"/>
        </w:numPr>
        <w:spacing w:after="480"/>
      </w:pPr>
      <w:r w:rsidRPr="005A4CC6">
        <w:t xml:space="preserve">Die Vergütung wird nicht fällig, wenn </w:t>
      </w:r>
      <w:r>
        <w:t xml:space="preserve">die </w:t>
      </w:r>
      <w:r w:rsidRPr="005A4CC6">
        <w:t xml:space="preserve">Veranstaltung nicht stattfindet und </w:t>
      </w:r>
      <w:r w:rsidR="00D90BA9" w:rsidRPr="00D90BA9">
        <w:rPr>
          <w:highlight w:val="yellow"/>
        </w:rPr>
        <w:t>der/</w:t>
      </w:r>
      <w:r w:rsidRPr="00D90BA9">
        <w:rPr>
          <w:highlight w:val="yellow"/>
        </w:rPr>
        <w:t>die Auftragnehmer</w:t>
      </w:r>
      <w:r w:rsidR="00D90BA9" w:rsidRPr="00D90BA9">
        <w:rPr>
          <w:highlight w:val="yellow"/>
        </w:rPr>
        <w:t>/</w:t>
      </w:r>
      <w:r w:rsidRPr="00D90BA9">
        <w:rPr>
          <w:highlight w:val="yellow"/>
        </w:rPr>
        <w:t>in</w:t>
      </w:r>
      <w:r w:rsidRPr="005A4CC6">
        <w:t xml:space="preserve"> aus diesem Grund </w:t>
      </w:r>
      <w:r w:rsidR="00E826DD">
        <w:t>ihre</w:t>
      </w:r>
      <w:r w:rsidRPr="005A4CC6">
        <w:t xml:space="preserve"> vertraglich geschuldeten Leistungen nicht zu erbringen hat. Ein Ausfallhonorar ist nicht vereinbart. Wird die vereinbarte Leistung nicht oder nur teilweise erbracht, vermindert sich die Vergütung anteilig entsprechend dem nicht erbrachten Anteil</w:t>
      </w:r>
    </w:p>
    <w:p w14:paraId="74565C67" w14:textId="2E351B42" w:rsidR="00583EAE" w:rsidRDefault="00EF121D" w:rsidP="000F296F">
      <w:pPr>
        <w:pStyle w:val="berschrift1"/>
        <w:spacing w:line="276" w:lineRule="auto"/>
      </w:pPr>
      <w:r>
        <w:t xml:space="preserve">§ </w:t>
      </w:r>
      <w:r w:rsidR="00AA1595">
        <w:t xml:space="preserve">6 </w:t>
      </w:r>
      <w:r>
        <w:t>Film-, Foto</w:t>
      </w:r>
      <w:r w:rsidR="00AA1595">
        <w:t>-, Tonrechte</w:t>
      </w:r>
    </w:p>
    <w:p w14:paraId="6491B7EF" w14:textId="53916336" w:rsidR="00AA1595" w:rsidRPr="00AA1595" w:rsidRDefault="00442FD1" w:rsidP="00442FD1">
      <w:pPr>
        <w:ind w:left="425"/>
      </w:pPr>
      <w:r>
        <w:t xml:space="preserve">Sofern </w:t>
      </w:r>
      <w:r w:rsidRPr="00442FD1">
        <w:t xml:space="preserve">im Rahmen der jeweiligen Veranstaltung Aufnahmen durch die Auftraggeberin und von ihr beauftragter Dritter angefertigt werden, erklärt sich </w:t>
      </w:r>
      <w:r w:rsidR="00D90BA9" w:rsidRPr="00D90BA9">
        <w:rPr>
          <w:highlight w:val="yellow"/>
        </w:rPr>
        <w:t>der/</w:t>
      </w:r>
      <w:r w:rsidRPr="00D90BA9">
        <w:rPr>
          <w:highlight w:val="yellow"/>
        </w:rPr>
        <w:t>die Auftragnehmer</w:t>
      </w:r>
      <w:r w:rsidR="00D90BA9" w:rsidRPr="00D90BA9">
        <w:rPr>
          <w:highlight w:val="yellow"/>
        </w:rPr>
        <w:t>/</w:t>
      </w:r>
      <w:r w:rsidRPr="00D90BA9">
        <w:rPr>
          <w:highlight w:val="yellow"/>
        </w:rPr>
        <w:t>in</w:t>
      </w:r>
      <w:r w:rsidRPr="00442FD1">
        <w:t xml:space="preserve"> damit einverstanden, dass im Rahmen der Erbringung ihrer Leistungen Aufnahmen, wie Film-, Foto- und/oder Tonaufnahmen (nachfolgend „Aufnahmen“ genannt) von der Auftragnehmerin angefertigt und aufgezeichnet werden. </w:t>
      </w:r>
      <w:r w:rsidR="00D90BA9" w:rsidRPr="00D90BA9">
        <w:rPr>
          <w:highlight w:val="yellow"/>
        </w:rPr>
        <w:t>Der/</w:t>
      </w:r>
      <w:r w:rsidRPr="00D90BA9">
        <w:rPr>
          <w:highlight w:val="yellow"/>
        </w:rPr>
        <w:t>Die Auftragnehmer</w:t>
      </w:r>
      <w:r w:rsidR="00D90BA9" w:rsidRPr="00D90BA9">
        <w:rPr>
          <w:highlight w:val="yellow"/>
        </w:rPr>
        <w:t>/</w:t>
      </w:r>
      <w:r w:rsidRPr="00D90BA9">
        <w:rPr>
          <w:highlight w:val="yellow"/>
        </w:rPr>
        <w:t>in</w:t>
      </w:r>
      <w:r w:rsidRPr="00442FD1">
        <w:t xml:space="preserve"> ist einverstanden, dass diese Aufnahmen von der Auftraggeberin archiviert und/oder veröffentlicht, vervielfältigt, verbreitet und öffentlich zugänglich gemacht werden dürfen. </w:t>
      </w:r>
      <w:r w:rsidR="00D90BA9" w:rsidRPr="00D90BA9">
        <w:rPr>
          <w:highlight w:val="yellow"/>
        </w:rPr>
        <w:t>Der/d</w:t>
      </w:r>
      <w:r w:rsidRPr="00D90BA9">
        <w:rPr>
          <w:highlight w:val="yellow"/>
        </w:rPr>
        <w:t>ie Auftragnehmer</w:t>
      </w:r>
      <w:r w:rsidR="00D90BA9" w:rsidRPr="00D90BA9">
        <w:rPr>
          <w:highlight w:val="yellow"/>
        </w:rPr>
        <w:t>/</w:t>
      </w:r>
      <w:r w:rsidRPr="00D90BA9">
        <w:rPr>
          <w:highlight w:val="yellow"/>
        </w:rPr>
        <w:t>in</w:t>
      </w:r>
      <w:r w:rsidRPr="00442FD1">
        <w:t xml:space="preserve"> räumt der Auftraggeberin insofern das nicht exklusive, unwiderrufliche, unterlizenzierbare Recht ein, diese Aufnahmen in unveränderter oder geänderter Form selbst oder durch Dritte, die im Auftrag und/oder mit Einverständnis der Auftraggeberin handeln, zur Berichterstattung und/oder zu werblichen oder redaktionellen Zwecken verbreitet oder veröffentlicht werden dürfen, und zwar ohne Beschränkung des sachlichen, räumlichen und zeitlichen Verwendungsbereichs (nachfolgend „Nutzungsrecht“ genannt). Die Einräumung des Nutzungsrechts erstreckt sich auf alle derzeit bekannten Nutzungsarten und beinhaltet insbesondere die Vervielfältigung, Verbreitung, Digitalisierung, Ausstellung, Vorführung, Bearbeitung, öffentliche Zugänglichmachung und öffentliche Wiedergabe der Aufnahmen für die oben genannten Zwecke. Die Aufnahmen dürfen somit sowohl digital als auch analog in allen dafür geeigneten Medien (z.B. Online-Nutzung jeglicher Art, einschließlich </w:t>
      </w:r>
      <w:proofErr w:type="spellStart"/>
      <w:r w:rsidRPr="00442FD1">
        <w:t>Social</w:t>
      </w:r>
      <w:proofErr w:type="spellEnd"/>
      <w:r w:rsidRPr="00442FD1">
        <w:t xml:space="preserve">-Media, jegliche Print-Nutzung usw.) genutzt und in Datenbanken, </w:t>
      </w:r>
      <w:proofErr w:type="gramStart"/>
      <w:r w:rsidRPr="00442FD1">
        <w:t>auch</w:t>
      </w:r>
      <w:proofErr w:type="gramEnd"/>
      <w:r w:rsidRPr="00442FD1">
        <w:t xml:space="preserve"> soweit sie online zugänglich sind, gespeichert werden.</w:t>
      </w:r>
    </w:p>
    <w:p w14:paraId="7A74D571" w14:textId="338F5D6A" w:rsidR="007740BE" w:rsidRPr="000839F2" w:rsidRDefault="007740BE" w:rsidP="000F296F">
      <w:pPr>
        <w:pStyle w:val="berschrift1"/>
        <w:spacing w:line="276" w:lineRule="auto"/>
        <w:rPr>
          <w:b w:val="0"/>
          <w:color w:val="000000" w:themeColor="text1"/>
          <w:szCs w:val="26"/>
        </w:rPr>
      </w:pPr>
      <w:r w:rsidRPr="000839F2">
        <w:t xml:space="preserve">§ </w:t>
      </w:r>
      <w:r w:rsidR="00AA1595">
        <w:t>7</w:t>
      </w:r>
      <w:r w:rsidR="008E5C0E">
        <w:t xml:space="preserve"> </w:t>
      </w:r>
      <w:r w:rsidR="00D67081">
        <w:t xml:space="preserve">Vertraulichekit </w:t>
      </w:r>
    </w:p>
    <w:p w14:paraId="73C6DD97" w14:textId="77777777" w:rsidR="00DC3521" w:rsidRPr="00DC3521" w:rsidRDefault="00DC3521" w:rsidP="00DC3521">
      <w:pPr>
        <w:pStyle w:val="Unterabsatz"/>
        <w:numPr>
          <w:ilvl w:val="0"/>
          <w:numId w:val="31"/>
        </w:numPr>
        <w:spacing w:after="240"/>
        <w:ind w:left="425" w:hanging="425"/>
        <w:jc w:val="both"/>
        <w:rPr>
          <w:lang w:val="de-DE"/>
        </w:rPr>
      </w:pPr>
      <w:r w:rsidRPr="00DC3521">
        <w:rPr>
          <w:lang w:val="de-DE"/>
        </w:rPr>
        <w:t>Die Parteien haben alle Dokumente, Informationen und Daten vertraulich zu behandeln, die einer Partei (</w:t>
      </w:r>
      <w:r w:rsidRPr="00DC3521">
        <w:rPr>
          <w:b/>
          <w:bCs/>
          <w:lang w:val="de-DE"/>
        </w:rPr>
        <w:t>„</w:t>
      </w:r>
      <w:r w:rsidRPr="00DC3521">
        <w:rPr>
          <w:b/>
          <w:lang w:val="de-DE"/>
        </w:rPr>
        <w:t>Empfangende Partei</w:t>
      </w:r>
      <w:r w:rsidRPr="00DC3521">
        <w:rPr>
          <w:b/>
          <w:bCs/>
          <w:lang w:val="de-DE"/>
        </w:rPr>
        <w:t>“</w:t>
      </w:r>
      <w:r w:rsidRPr="00DC3521">
        <w:rPr>
          <w:lang w:val="de-DE"/>
        </w:rPr>
        <w:t>) von oder im Namen der jeweils anderen Partei (</w:t>
      </w:r>
      <w:r w:rsidRPr="00DC3521">
        <w:rPr>
          <w:b/>
          <w:bCs/>
          <w:lang w:val="de-DE"/>
        </w:rPr>
        <w:t>„</w:t>
      </w:r>
      <w:r w:rsidRPr="00DC3521">
        <w:rPr>
          <w:b/>
          <w:lang w:val="de-DE"/>
        </w:rPr>
        <w:t>Offenlegende Partei</w:t>
      </w:r>
      <w:r w:rsidRPr="00DC3521">
        <w:rPr>
          <w:b/>
          <w:bCs/>
          <w:lang w:val="de-DE"/>
        </w:rPr>
        <w:t>“</w:t>
      </w:r>
      <w:r w:rsidRPr="00DC3521">
        <w:rPr>
          <w:lang w:val="de-DE"/>
        </w:rPr>
        <w:t>) zur Verfügung gestellt wurden und die die offenlegende Partei mündlich oder schriftlich als vertraulich markiert oder bezeichnet hat oder die sie für ‚vertraulich’ hält, wenn solche Dokumente, Informationen und Daten der jeweiligen Partei auf der Basis der Zusammenarbeit im Rahmen dieses Vertrages zur Verfügung gestellt wurden oder zur Kenntnis gelangt sind (</w:t>
      </w:r>
      <w:r w:rsidRPr="00DC3521">
        <w:rPr>
          <w:b/>
          <w:bCs/>
          <w:lang w:val="de-DE"/>
        </w:rPr>
        <w:t>„</w:t>
      </w:r>
      <w:r w:rsidRPr="00DC3521">
        <w:rPr>
          <w:b/>
          <w:lang w:val="de-DE"/>
        </w:rPr>
        <w:t>Vertrauliche Informationen“</w:t>
      </w:r>
      <w:r w:rsidRPr="00DC3521">
        <w:rPr>
          <w:lang w:val="de-DE"/>
        </w:rPr>
        <w:t xml:space="preserve">). Dies gilt auch für das Bestehen und den Inhalt dieses Vertrags. Die Parteien haben die vertraulichen Informationen genauso wie ihre eigenen vertraulichen Informationen zu behandeln, dabei jedoch mindestens die Sorgfalt eines ordentlichen Kaufmanns </w:t>
      </w:r>
      <w:r w:rsidRPr="00DC3521">
        <w:rPr>
          <w:lang w:val="de-DE"/>
        </w:rPr>
        <w:lastRenderedPageBreak/>
        <w:t>walten zu lassen. Diese Verpflichtung gilt zehn Jahre nach Kündigung oder Ablauf dieses Vertrags.</w:t>
      </w:r>
    </w:p>
    <w:p w14:paraId="2F2FD4A1" w14:textId="77777777" w:rsidR="00DC3521" w:rsidRPr="00DC3521" w:rsidRDefault="00DC3521" w:rsidP="00DC3521">
      <w:pPr>
        <w:pStyle w:val="Unterabsatz"/>
        <w:numPr>
          <w:ilvl w:val="0"/>
          <w:numId w:val="26"/>
        </w:numPr>
        <w:spacing w:after="240"/>
        <w:ind w:left="425" w:hanging="425"/>
        <w:jc w:val="both"/>
        <w:rPr>
          <w:lang w:val="de-DE"/>
        </w:rPr>
      </w:pPr>
      <w:r w:rsidRPr="00DC3521">
        <w:rPr>
          <w:lang w:val="de-DE"/>
        </w:rPr>
        <w:t>Die vorgenannten Verpflichtungen gelten nicht für Informationen:</w:t>
      </w:r>
    </w:p>
    <w:p w14:paraId="58FCF82F" w14:textId="77777777" w:rsidR="00DC3521" w:rsidRPr="00DC3521" w:rsidRDefault="00DC3521" w:rsidP="005C1AA8">
      <w:pPr>
        <w:pStyle w:val="Unterabsatz"/>
        <w:numPr>
          <w:ilvl w:val="7"/>
          <w:numId w:val="30"/>
        </w:numPr>
        <w:ind w:left="708" w:hanging="283"/>
        <w:jc w:val="both"/>
        <w:rPr>
          <w:lang w:val="de-DE"/>
        </w:rPr>
      </w:pPr>
      <w:r w:rsidRPr="00DC3521">
        <w:rPr>
          <w:lang w:val="de-DE"/>
        </w:rPr>
        <w:t>die der Empfangenden Partei bereits bekannt waren, bevor Letztere sie von der Offenlegenden Partei erhielt;</w:t>
      </w:r>
    </w:p>
    <w:p w14:paraId="7BC9F8CA" w14:textId="77777777" w:rsidR="00DC3521" w:rsidRPr="00DC3521" w:rsidRDefault="00DC3521" w:rsidP="005C1AA8">
      <w:pPr>
        <w:pStyle w:val="Unterabsatz"/>
        <w:numPr>
          <w:ilvl w:val="7"/>
          <w:numId w:val="30"/>
        </w:numPr>
        <w:ind w:left="708" w:hanging="283"/>
        <w:jc w:val="both"/>
        <w:rPr>
          <w:lang w:val="de-DE"/>
        </w:rPr>
      </w:pPr>
      <w:r w:rsidRPr="00DC3521">
        <w:rPr>
          <w:lang w:val="de-DE"/>
        </w:rPr>
        <w:t>die die Empfangende Partei unabhängig und ohne Rückgriff oder Verwendung der Informationen der Offenlegenden Partei entwickelt hat;</w:t>
      </w:r>
    </w:p>
    <w:p w14:paraId="0E5A55CC" w14:textId="77777777" w:rsidR="00DC3521" w:rsidRPr="00DC3521" w:rsidRDefault="00DC3521" w:rsidP="005C1AA8">
      <w:pPr>
        <w:pStyle w:val="Unterabsatz"/>
        <w:numPr>
          <w:ilvl w:val="7"/>
          <w:numId w:val="30"/>
        </w:numPr>
        <w:ind w:left="708" w:hanging="283"/>
        <w:jc w:val="both"/>
        <w:rPr>
          <w:lang w:val="de-DE"/>
        </w:rPr>
      </w:pPr>
      <w:r w:rsidRPr="00DC3521">
        <w:rPr>
          <w:lang w:val="de-DE"/>
        </w:rPr>
        <w:t>die die Empfangende Partei rechtmäßig von Dritten erhalten hat, die nach Kenntnis der Empfangenden Partei keiner Vertraulichkeitsverpflichtung gegenüber der Offenlegenden Partei unterliegen, wenn solche Dritten die Informationen ihrerseits nicht durch einen Verstoß gegen Schutzbestimmungen zugunsten der Offenlegenden Partei erlangt haben;</w:t>
      </w:r>
    </w:p>
    <w:p w14:paraId="3A9A22B1" w14:textId="77777777" w:rsidR="00DC3521" w:rsidRPr="00DC3521" w:rsidRDefault="00DC3521" w:rsidP="005C1AA8">
      <w:pPr>
        <w:pStyle w:val="Unterabsatz"/>
        <w:numPr>
          <w:ilvl w:val="7"/>
          <w:numId w:val="30"/>
        </w:numPr>
        <w:ind w:left="708" w:hanging="283"/>
        <w:jc w:val="both"/>
        <w:rPr>
          <w:lang w:val="de-DE"/>
        </w:rPr>
      </w:pPr>
      <w:r w:rsidRPr="00DC3521">
        <w:rPr>
          <w:lang w:val="de-DE"/>
        </w:rPr>
        <w:t>die der Empfangenden Partei ohne Verletzung dieser Bestimmungen oder sonstiger Vorschriften zum Schutz der Geschäftsgeheimnisse der Offenlegenden Partei bekannt wurden oder die öffentlich bekannt sind oder waren; oder</w:t>
      </w:r>
    </w:p>
    <w:p w14:paraId="4631A0E4" w14:textId="77777777" w:rsidR="00DC3521" w:rsidRPr="00DC3521" w:rsidRDefault="00DC3521" w:rsidP="005C1AA8">
      <w:pPr>
        <w:pStyle w:val="Unterabsatz"/>
        <w:numPr>
          <w:ilvl w:val="7"/>
          <w:numId w:val="30"/>
        </w:numPr>
        <w:ind w:left="708" w:hanging="283"/>
        <w:jc w:val="both"/>
        <w:rPr>
          <w:lang w:val="de-DE"/>
        </w:rPr>
      </w:pPr>
      <w:r w:rsidRPr="00DC3521">
        <w:rPr>
          <w:lang w:val="de-DE"/>
        </w:rPr>
        <w:t xml:space="preserve">die die Empfangende Partei aufgrund einer gesetzlichen, behördlichen oder gerichtlichen Anordnung offenzulegen verpflichtet ist. In diesem Fall hat die Empfangende Partei die Offenlegende Partei vor der Offenlegung zu informieren und den Umfang der Offenlegung </w:t>
      </w:r>
      <w:proofErr w:type="gramStart"/>
      <w:r w:rsidRPr="00DC3521">
        <w:rPr>
          <w:lang w:val="de-DE"/>
        </w:rPr>
        <w:t>soweit</w:t>
      </w:r>
      <w:proofErr w:type="gramEnd"/>
      <w:r w:rsidRPr="00DC3521">
        <w:rPr>
          <w:lang w:val="de-DE"/>
        </w:rPr>
        <w:t xml:space="preserve"> wie möglich zu beschränken.</w:t>
      </w:r>
    </w:p>
    <w:p w14:paraId="78F61454" w14:textId="2DA2344C" w:rsidR="00DC3521" w:rsidRPr="00DC3521" w:rsidRDefault="00DC3521" w:rsidP="00DC3521">
      <w:pPr>
        <w:pStyle w:val="Unterabsatz"/>
        <w:numPr>
          <w:ilvl w:val="0"/>
          <w:numId w:val="26"/>
        </w:numPr>
        <w:ind w:left="425" w:hanging="425"/>
        <w:jc w:val="both"/>
        <w:rPr>
          <w:lang w:val="de-DE"/>
        </w:rPr>
      </w:pPr>
      <w:r w:rsidRPr="00DC3521">
        <w:rPr>
          <w:lang w:val="de-DE"/>
        </w:rPr>
        <w:t xml:space="preserve">Auf Verlangen der Auftraggeberin hat </w:t>
      </w:r>
      <w:r w:rsidR="00D90BA9" w:rsidRPr="00D90BA9">
        <w:rPr>
          <w:highlight w:val="yellow"/>
          <w:lang w:val="de-DE"/>
        </w:rPr>
        <w:t>der/</w:t>
      </w:r>
      <w:r w:rsidRPr="00D90BA9">
        <w:rPr>
          <w:highlight w:val="yellow"/>
          <w:lang w:val="de-DE"/>
        </w:rPr>
        <w:t>die Auftragnehmer</w:t>
      </w:r>
      <w:r w:rsidR="00D90BA9" w:rsidRPr="00D90BA9">
        <w:rPr>
          <w:highlight w:val="yellow"/>
          <w:lang w:val="de-DE"/>
        </w:rPr>
        <w:t>/</w:t>
      </w:r>
      <w:r w:rsidRPr="00D90BA9">
        <w:rPr>
          <w:highlight w:val="yellow"/>
          <w:lang w:val="de-DE"/>
        </w:rPr>
        <w:t>in</w:t>
      </w:r>
      <w:r w:rsidRPr="00DC3521">
        <w:rPr>
          <w:lang w:val="de-DE"/>
        </w:rPr>
        <w:t xml:space="preserve"> nach Kündigung oder Ablauf des Vertrags alle von der Auftraggeberin erhaltenen Vertraulichen Informationen unverzüglich zurückzugeben.</w:t>
      </w:r>
    </w:p>
    <w:p w14:paraId="5E5E7B01" w14:textId="6C3D3EF2" w:rsidR="00517B70" w:rsidRPr="005C1AA8" w:rsidRDefault="00DC3521" w:rsidP="005C1AA8">
      <w:pPr>
        <w:pStyle w:val="Unterabsatz"/>
        <w:numPr>
          <w:ilvl w:val="0"/>
          <w:numId w:val="26"/>
        </w:numPr>
        <w:spacing w:after="480"/>
        <w:ind w:left="425" w:hanging="425"/>
        <w:jc w:val="both"/>
        <w:rPr>
          <w:lang w:val="de-DE"/>
        </w:rPr>
      </w:pPr>
      <w:r w:rsidRPr="00DC3521">
        <w:rPr>
          <w:lang w:val="de-DE"/>
        </w:rPr>
        <w:t xml:space="preserve">Veröffentlichungen </w:t>
      </w:r>
      <w:r w:rsidR="00D90BA9" w:rsidRPr="00FF0A13">
        <w:rPr>
          <w:highlight w:val="yellow"/>
          <w:lang w:val="de-DE"/>
        </w:rPr>
        <w:t>des/</w:t>
      </w:r>
      <w:proofErr w:type="gramStart"/>
      <w:r w:rsidRPr="00FF0A13">
        <w:rPr>
          <w:highlight w:val="yellow"/>
          <w:lang w:val="de-DE"/>
        </w:rPr>
        <w:t>der Auftragnehmer</w:t>
      </w:r>
      <w:r w:rsidR="00FF0A13" w:rsidRPr="00FF0A13">
        <w:rPr>
          <w:highlight w:val="yellow"/>
          <w:lang w:val="de-DE"/>
        </w:rPr>
        <w:t>s</w:t>
      </w:r>
      <w:proofErr w:type="gramEnd"/>
      <w:r w:rsidR="00FF0A13" w:rsidRPr="00FF0A13">
        <w:rPr>
          <w:highlight w:val="yellow"/>
          <w:lang w:val="de-DE"/>
        </w:rPr>
        <w:t>/</w:t>
      </w:r>
      <w:r w:rsidRPr="00FF0A13">
        <w:rPr>
          <w:highlight w:val="yellow"/>
          <w:lang w:val="de-DE"/>
        </w:rPr>
        <w:t>in</w:t>
      </w:r>
      <w:r w:rsidRPr="00DC3521">
        <w:rPr>
          <w:lang w:val="de-DE"/>
        </w:rPr>
        <w:t xml:space="preserve"> </w:t>
      </w:r>
      <w:proofErr w:type="spellStart"/>
      <w:r w:rsidRPr="00DC3521">
        <w:rPr>
          <w:lang w:val="de-DE"/>
        </w:rPr>
        <w:t>in</w:t>
      </w:r>
      <w:proofErr w:type="spellEnd"/>
      <w:r w:rsidRPr="00DC3521">
        <w:rPr>
          <w:lang w:val="de-DE"/>
        </w:rPr>
        <w:t xml:space="preserve"> Zusammenhang mit dem Gegenstand des Vertrags bedürfen der vorherigen schriftlichen Zustimmung der Auftraggeberin, es sei denn, die Veröffentlichung ist gesetzlich vorgeschrieben oder wurde von einer staatlichen Behörde angeordnet.</w:t>
      </w:r>
    </w:p>
    <w:p w14:paraId="1D43ADB7" w14:textId="528AEA95" w:rsidR="00A94430" w:rsidRDefault="00A94430" w:rsidP="000F296F">
      <w:pPr>
        <w:pStyle w:val="berschrift1"/>
        <w:spacing w:line="276" w:lineRule="auto"/>
      </w:pPr>
      <w:r w:rsidRPr="004A4317">
        <w:t xml:space="preserve">§ </w:t>
      </w:r>
      <w:r>
        <w:t>6</w:t>
      </w:r>
      <w:r w:rsidRPr="004A4317">
        <w:t xml:space="preserve"> </w:t>
      </w:r>
      <w:r>
        <w:t xml:space="preserve">Datenschutz </w:t>
      </w:r>
    </w:p>
    <w:p w14:paraId="7E31F3E9" w14:textId="01CF3B10" w:rsidR="00A920B5" w:rsidRPr="00A920B5" w:rsidRDefault="00FF0A13" w:rsidP="00A920B5">
      <w:pPr>
        <w:pStyle w:val="Unterabsatz"/>
        <w:numPr>
          <w:ilvl w:val="0"/>
          <w:numId w:val="32"/>
        </w:numPr>
        <w:spacing w:after="240"/>
        <w:ind w:left="360"/>
        <w:jc w:val="both"/>
        <w:rPr>
          <w:lang w:val="de-DE"/>
        </w:rPr>
      </w:pPr>
      <w:r w:rsidRPr="00FF0A13">
        <w:rPr>
          <w:highlight w:val="yellow"/>
          <w:lang w:val="de-DE"/>
        </w:rPr>
        <w:t>Der/d</w:t>
      </w:r>
      <w:r w:rsidR="00A920B5" w:rsidRPr="00FF0A13">
        <w:rPr>
          <w:highlight w:val="yellow"/>
          <w:lang w:val="de-DE"/>
        </w:rPr>
        <w:t>ie Auftragnehmer</w:t>
      </w:r>
      <w:r w:rsidRPr="00FF0A13">
        <w:rPr>
          <w:highlight w:val="yellow"/>
          <w:lang w:val="de-DE"/>
        </w:rPr>
        <w:t>/</w:t>
      </w:r>
      <w:r w:rsidR="00A920B5" w:rsidRPr="00FF0A13">
        <w:rPr>
          <w:highlight w:val="yellow"/>
          <w:lang w:val="de-DE"/>
        </w:rPr>
        <w:t>in</w:t>
      </w:r>
      <w:r w:rsidR="00A920B5" w:rsidRPr="00A920B5">
        <w:rPr>
          <w:lang w:val="de-DE"/>
        </w:rPr>
        <w:t xml:space="preserve"> </w:t>
      </w:r>
      <w:r w:rsidR="00A920B5" w:rsidRPr="00A920B5">
        <w:rPr>
          <w:szCs w:val="19"/>
          <w:lang w:val="de-DE"/>
        </w:rPr>
        <w:t xml:space="preserve">verpflichtet sich, die überlassenen Daten streng vertraulich zu behandeln und geheim zu halten. Es ist </w:t>
      </w:r>
      <w:r w:rsidRPr="00FF0A13">
        <w:rPr>
          <w:szCs w:val="19"/>
          <w:highlight w:val="yellow"/>
          <w:lang w:val="de-DE"/>
        </w:rPr>
        <w:t xml:space="preserve">dem/der </w:t>
      </w:r>
      <w:r w:rsidR="00A920B5" w:rsidRPr="00FF0A13">
        <w:rPr>
          <w:highlight w:val="yellow"/>
          <w:lang w:val="de-DE"/>
        </w:rPr>
        <w:fldChar w:fldCharType="begin"/>
      </w:r>
      <w:r w:rsidR="00A920B5" w:rsidRPr="00FF0A13">
        <w:rPr>
          <w:highlight w:val="yellow"/>
          <w:lang w:val="de-DE"/>
        </w:rPr>
        <w:instrText xml:space="preserve"> IF </w:instrText>
      </w:r>
      <w:r w:rsidR="00A920B5" w:rsidRPr="00FF0A13">
        <w:rPr>
          <w:highlight w:val="yellow"/>
          <w:lang w:val="de-DE"/>
        </w:rPr>
        <w:fldChar w:fldCharType="begin"/>
      </w:r>
      <w:r w:rsidR="00A920B5" w:rsidRPr="00FF0A13">
        <w:rPr>
          <w:highlight w:val="yellow"/>
          <w:lang w:val="de-DE"/>
        </w:rPr>
        <w:instrText xml:space="preserve"> MERGEFIELD Anrede </w:instrText>
      </w:r>
      <w:r w:rsidR="00A920B5" w:rsidRPr="00FF0A13">
        <w:rPr>
          <w:highlight w:val="yellow"/>
          <w:lang w:val="de-DE"/>
        </w:rPr>
        <w:fldChar w:fldCharType="separate"/>
      </w:r>
      <w:r w:rsidR="00A920B5" w:rsidRPr="00FF0A13">
        <w:rPr>
          <w:highlight w:val="yellow"/>
          <w:lang w:val="de-DE"/>
        </w:rPr>
        <w:instrText>«Anrede»</w:instrText>
      </w:r>
      <w:r w:rsidR="00A920B5" w:rsidRPr="00FF0A13">
        <w:rPr>
          <w:highlight w:val="yellow"/>
          <w:lang w:val="de-DE"/>
        </w:rPr>
        <w:fldChar w:fldCharType="end"/>
      </w:r>
      <w:r w:rsidR="00A920B5" w:rsidRPr="00FF0A13">
        <w:rPr>
          <w:highlight w:val="yellow"/>
          <w:lang w:val="de-DE"/>
        </w:rPr>
        <w:instrText xml:space="preserve"> = "Frau" "der Auftragnehmerin" "dem Auftragnehmer" </w:instrText>
      </w:r>
      <w:r w:rsidR="00A920B5" w:rsidRPr="00FF0A13">
        <w:rPr>
          <w:highlight w:val="yellow"/>
          <w:lang w:val="de-DE"/>
        </w:rPr>
        <w:fldChar w:fldCharType="separate"/>
      </w:r>
      <w:r w:rsidR="00A920B5" w:rsidRPr="00FF0A13">
        <w:rPr>
          <w:highlight w:val="yellow"/>
          <w:lang w:val="de-DE"/>
        </w:rPr>
        <w:t>Auftragnehmer</w:t>
      </w:r>
      <w:r w:rsidR="00A920B5" w:rsidRPr="00FF0A13">
        <w:rPr>
          <w:highlight w:val="yellow"/>
          <w:lang w:val="de-DE"/>
        </w:rPr>
        <w:fldChar w:fldCharType="end"/>
      </w:r>
      <w:r w:rsidRPr="00FF0A13">
        <w:rPr>
          <w:highlight w:val="yellow"/>
          <w:lang w:val="de-DE"/>
        </w:rPr>
        <w:t>/</w:t>
      </w:r>
      <w:r w:rsidR="00A920B5" w:rsidRPr="00FF0A13">
        <w:rPr>
          <w:highlight w:val="yellow"/>
          <w:lang w:val="de-DE"/>
        </w:rPr>
        <w:t>in</w:t>
      </w:r>
      <w:r w:rsidR="00A920B5" w:rsidRPr="00A920B5">
        <w:rPr>
          <w:lang w:val="de-DE"/>
        </w:rPr>
        <w:t xml:space="preserve"> </w:t>
      </w:r>
      <w:r w:rsidR="00A920B5" w:rsidRPr="00A920B5">
        <w:rPr>
          <w:szCs w:val="19"/>
          <w:lang w:val="de-DE"/>
        </w:rPr>
        <w:t>untersagt, geschützte personenbezogene Daten oder Daten zu anderen als den zur jeweiligen Aufgabenerfüllung gehörenden Zwecken zu verarbeiten, bekannt zu geben, zugänglich zu machen oder sonst zu nutzen.</w:t>
      </w:r>
    </w:p>
    <w:p w14:paraId="5D671B84" w14:textId="71A5304F" w:rsidR="00A920B5" w:rsidRPr="00A920B5" w:rsidRDefault="00FF0A13" w:rsidP="00A920B5">
      <w:pPr>
        <w:pStyle w:val="Unterabsatz"/>
        <w:numPr>
          <w:ilvl w:val="0"/>
          <w:numId w:val="26"/>
        </w:numPr>
        <w:ind w:left="357" w:hanging="357"/>
        <w:jc w:val="both"/>
        <w:rPr>
          <w:lang w:val="de-DE"/>
        </w:rPr>
      </w:pPr>
      <w:r w:rsidRPr="00FF0A13">
        <w:rPr>
          <w:highlight w:val="yellow"/>
          <w:lang w:val="de-DE"/>
        </w:rPr>
        <w:t>Der/d</w:t>
      </w:r>
      <w:r w:rsidR="00A920B5" w:rsidRPr="00FF0A13">
        <w:rPr>
          <w:highlight w:val="yellow"/>
          <w:lang w:val="de-DE"/>
        </w:rPr>
        <w:t>ie Auftragnehmer</w:t>
      </w:r>
      <w:r w:rsidRPr="00FF0A13">
        <w:rPr>
          <w:highlight w:val="yellow"/>
          <w:lang w:val="de-DE"/>
        </w:rPr>
        <w:t>/</w:t>
      </w:r>
      <w:r w:rsidR="00A920B5" w:rsidRPr="00FF0A13">
        <w:rPr>
          <w:highlight w:val="yellow"/>
          <w:lang w:val="de-DE"/>
        </w:rPr>
        <w:t>in</w:t>
      </w:r>
      <w:r w:rsidR="00A920B5" w:rsidRPr="00A920B5">
        <w:rPr>
          <w:lang w:val="de-DE"/>
        </w:rPr>
        <w:t xml:space="preserve"> verpflichtet sich zur Einhaltung der datenschutzrechtlichen Bestimmungen, inklusive der Bestellung eines Datenschutzbeauftragten nach Art. 37 DSGVO und § 38 BDSG, falls die Voraussetzungen dafür erfüllt sind.</w:t>
      </w:r>
    </w:p>
    <w:p w14:paraId="57978A1E" w14:textId="0E53BCBD" w:rsidR="00A920B5" w:rsidRPr="00A920B5" w:rsidRDefault="00A920B5" w:rsidP="00A920B5">
      <w:pPr>
        <w:pStyle w:val="Unterabsatz"/>
        <w:numPr>
          <w:ilvl w:val="0"/>
          <w:numId w:val="26"/>
        </w:numPr>
        <w:ind w:left="357" w:hanging="357"/>
        <w:jc w:val="both"/>
        <w:rPr>
          <w:lang w:val="de-DE"/>
        </w:rPr>
      </w:pPr>
      <w:r w:rsidRPr="00A920B5">
        <w:rPr>
          <w:lang w:val="de-DE"/>
        </w:rPr>
        <w:lastRenderedPageBreak/>
        <w:t xml:space="preserve">Sämtliche interne Mitarbeiter </w:t>
      </w:r>
      <w:r w:rsidR="00FF0A13" w:rsidRPr="00FF0A13">
        <w:rPr>
          <w:highlight w:val="yellow"/>
          <w:lang w:val="de-DE"/>
        </w:rPr>
        <w:t>des/</w:t>
      </w:r>
      <w:proofErr w:type="gramStart"/>
      <w:r w:rsidRPr="00FF0A13">
        <w:rPr>
          <w:highlight w:val="yellow"/>
          <w:lang w:val="de-DE"/>
        </w:rPr>
        <w:t>der Auftragnehmer</w:t>
      </w:r>
      <w:r w:rsidR="00FF0A13" w:rsidRPr="00FF0A13">
        <w:rPr>
          <w:highlight w:val="yellow"/>
          <w:lang w:val="de-DE"/>
        </w:rPr>
        <w:t>s</w:t>
      </w:r>
      <w:proofErr w:type="gramEnd"/>
      <w:r w:rsidR="00FF0A13" w:rsidRPr="00FF0A13">
        <w:rPr>
          <w:highlight w:val="yellow"/>
          <w:lang w:val="de-DE"/>
        </w:rPr>
        <w:t>/</w:t>
      </w:r>
      <w:proofErr w:type="gramStart"/>
      <w:r w:rsidRPr="00FF0A13">
        <w:rPr>
          <w:highlight w:val="yellow"/>
          <w:lang w:val="de-DE"/>
        </w:rPr>
        <w:t>in</w:t>
      </w:r>
      <w:r w:rsidR="00FF0A13">
        <w:rPr>
          <w:lang w:val="de-DE"/>
        </w:rPr>
        <w:t xml:space="preserve"> </w:t>
      </w:r>
      <w:r w:rsidRPr="00A920B5">
        <w:rPr>
          <w:lang w:val="de-DE"/>
        </w:rPr>
        <w:t>werden</w:t>
      </w:r>
      <w:proofErr w:type="gramEnd"/>
      <w:r w:rsidRPr="00A920B5">
        <w:rPr>
          <w:lang w:val="de-DE"/>
        </w:rPr>
        <w:t xml:space="preserve"> schriftlich auf das Datengeheimnis und die Vertraulichkeit nach der DSGVO verpflichtet. </w:t>
      </w:r>
      <w:r w:rsidR="00FF0A13" w:rsidRPr="00FF0A13">
        <w:rPr>
          <w:highlight w:val="yellow"/>
          <w:lang w:val="de-DE"/>
        </w:rPr>
        <w:t>Der/d</w:t>
      </w:r>
      <w:r w:rsidRPr="00FF0A13">
        <w:rPr>
          <w:highlight w:val="yellow"/>
          <w:lang w:val="de-DE"/>
        </w:rPr>
        <w:t>ie Auftragnehmer</w:t>
      </w:r>
      <w:r w:rsidR="00FF0A13" w:rsidRPr="00FF0A13">
        <w:rPr>
          <w:highlight w:val="yellow"/>
          <w:lang w:val="de-DE"/>
        </w:rPr>
        <w:t>/</w:t>
      </w:r>
      <w:r w:rsidRPr="00FF0A13">
        <w:rPr>
          <w:highlight w:val="yellow"/>
          <w:lang w:val="de-DE"/>
        </w:rPr>
        <w:t>in</w:t>
      </w:r>
      <w:r w:rsidRPr="00A920B5">
        <w:rPr>
          <w:lang w:val="de-DE"/>
        </w:rPr>
        <w:t xml:space="preserve"> unterweist ihre Mitarbeiter entsprechend den Vorschriften der DSGVO und des BDSG. Darüber hinaus werden die Beschäftigten </w:t>
      </w:r>
      <w:r w:rsidR="00FF0A13" w:rsidRPr="00FF0A13">
        <w:rPr>
          <w:highlight w:val="yellow"/>
          <w:lang w:val="de-DE"/>
        </w:rPr>
        <w:t>des/</w:t>
      </w:r>
      <w:proofErr w:type="gramStart"/>
      <w:r w:rsidRPr="00FF0A13">
        <w:rPr>
          <w:highlight w:val="yellow"/>
          <w:lang w:val="de-DE"/>
        </w:rPr>
        <w:t>der Auftragnehmer</w:t>
      </w:r>
      <w:r w:rsidR="00FF0A13" w:rsidRPr="00FF0A13">
        <w:rPr>
          <w:highlight w:val="yellow"/>
          <w:lang w:val="de-DE"/>
        </w:rPr>
        <w:t>s</w:t>
      </w:r>
      <w:proofErr w:type="gramEnd"/>
      <w:r w:rsidR="00FF0A13" w:rsidRPr="00FF0A13">
        <w:rPr>
          <w:highlight w:val="yellow"/>
          <w:lang w:val="de-DE"/>
        </w:rPr>
        <w:t>/</w:t>
      </w:r>
      <w:r w:rsidRPr="00FF0A13">
        <w:rPr>
          <w:highlight w:val="yellow"/>
          <w:lang w:val="de-DE"/>
        </w:rPr>
        <w:t>in</w:t>
      </w:r>
      <w:r w:rsidRPr="00A920B5">
        <w:rPr>
          <w:lang w:val="de-DE"/>
        </w:rPr>
        <w:t xml:space="preserve"> schriftlich darauf hingewiesen, dass die Auftraggeberin ein Berufsgeheimnisträger nach § 203 StGB ist und sie sich nach § 203 Abs. 4 StGB strafbar machen, wenn sie der Geheimhaltung unterliegenden Daten unbefugt offenbaren.</w:t>
      </w:r>
    </w:p>
    <w:p w14:paraId="6B9A81B4" w14:textId="77777777" w:rsidR="00A920B5" w:rsidRPr="00A920B5" w:rsidRDefault="00A920B5" w:rsidP="00A920B5">
      <w:pPr>
        <w:pStyle w:val="Unterabsatz"/>
        <w:numPr>
          <w:ilvl w:val="0"/>
          <w:numId w:val="26"/>
        </w:numPr>
        <w:ind w:left="357" w:hanging="357"/>
        <w:jc w:val="both"/>
        <w:rPr>
          <w:lang w:val="de-DE"/>
        </w:rPr>
      </w:pPr>
      <w:r w:rsidRPr="00A920B5">
        <w:rPr>
          <w:lang w:val="de-DE"/>
        </w:rPr>
        <w:t>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der Auftraggeberin und darf nur erfolgen, wenn die besonderen Voraussetzungen der Art. 44 ff. DSVGO erfüllt sind.</w:t>
      </w:r>
    </w:p>
    <w:p w14:paraId="18E2B6C8" w14:textId="09062341" w:rsidR="00A920B5" w:rsidRPr="00FC25A8" w:rsidRDefault="00FF0A13" w:rsidP="00A920B5">
      <w:pPr>
        <w:pStyle w:val="Unterabsatz"/>
        <w:numPr>
          <w:ilvl w:val="0"/>
          <w:numId w:val="26"/>
        </w:numPr>
        <w:spacing w:after="480"/>
        <w:ind w:left="357" w:hanging="357"/>
        <w:jc w:val="both"/>
        <w:rPr>
          <w:lang w:val="de-DE"/>
        </w:rPr>
      </w:pPr>
      <w:r w:rsidRPr="00FF0A13">
        <w:rPr>
          <w:highlight w:val="yellow"/>
          <w:lang w:val="de-DE"/>
        </w:rPr>
        <w:t>Der/</w:t>
      </w:r>
      <w:r w:rsidR="00A920B5" w:rsidRPr="00FF0A13">
        <w:rPr>
          <w:highlight w:val="yellow"/>
          <w:lang w:val="de-DE"/>
        </w:rPr>
        <w:fldChar w:fldCharType="begin"/>
      </w:r>
      <w:r w:rsidR="00A920B5" w:rsidRPr="00FF0A13">
        <w:rPr>
          <w:highlight w:val="yellow"/>
          <w:lang w:val="de-DE"/>
        </w:rPr>
        <w:instrText xml:space="preserve"> IF </w:instrText>
      </w:r>
      <w:r w:rsidR="00A920B5" w:rsidRPr="00FF0A13">
        <w:rPr>
          <w:highlight w:val="yellow"/>
          <w:lang w:val="de-DE"/>
        </w:rPr>
        <w:fldChar w:fldCharType="begin"/>
      </w:r>
      <w:r w:rsidR="00A920B5" w:rsidRPr="00FF0A13">
        <w:rPr>
          <w:highlight w:val="yellow"/>
          <w:lang w:val="de-DE"/>
        </w:rPr>
        <w:instrText xml:space="preserve"> MERGEFIELD Anrede </w:instrText>
      </w:r>
      <w:r w:rsidR="00A920B5" w:rsidRPr="00FF0A13">
        <w:rPr>
          <w:highlight w:val="yellow"/>
          <w:lang w:val="de-DE"/>
        </w:rPr>
        <w:fldChar w:fldCharType="separate"/>
      </w:r>
      <w:r w:rsidR="00A920B5" w:rsidRPr="00FF0A13">
        <w:rPr>
          <w:highlight w:val="yellow"/>
          <w:lang w:val="de-DE"/>
        </w:rPr>
        <w:instrText>«Anrede»</w:instrText>
      </w:r>
      <w:r w:rsidR="00A920B5" w:rsidRPr="00FF0A13">
        <w:rPr>
          <w:highlight w:val="yellow"/>
          <w:lang w:val="de-DE"/>
        </w:rPr>
        <w:fldChar w:fldCharType="end"/>
      </w:r>
      <w:r w:rsidR="00A920B5" w:rsidRPr="00FF0A13">
        <w:rPr>
          <w:highlight w:val="yellow"/>
          <w:lang w:val="de-DE"/>
        </w:rPr>
        <w:instrText xml:space="preserve"> = "Frau" "Die Auftragnehmerin" "Der Auftragnehmer" </w:instrText>
      </w:r>
      <w:r w:rsidR="00A920B5" w:rsidRPr="00FF0A13">
        <w:rPr>
          <w:highlight w:val="yellow"/>
          <w:lang w:val="de-DE"/>
        </w:rPr>
        <w:fldChar w:fldCharType="separate"/>
      </w:r>
      <w:r w:rsidRPr="00FF0A13">
        <w:rPr>
          <w:highlight w:val="yellow"/>
          <w:lang w:val="de-DE"/>
        </w:rPr>
        <w:t>d</w:t>
      </w:r>
      <w:r w:rsidR="00A920B5" w:rsidRPr="00FF0A13">
        <w:rPr>
          <w:highlight w:val="yellow"/>
          <w:lang w:val="de-DE"/>
        </w:rPr>
        <w:t>ie Auftragnehmer</w:t>
      </w:r>
      <w:r w:rsidR="00A920B5" w:rsidRPr="00FF0A13">
        <w:rPr>
          <w:highlight w:val="yellow"/>
          <w:lang w:val="de-DE"/>
        </w:rPr>
        <w:fldChar w:fldCharType="end"/>
      </w:r>
      <w:r w:rsidRPr="00FF0A13">
        <w:rPr>
          <w:highlight w:val="yellow"/>
          <w:lang w:val="de-DE"/>
        </w:rPr>
        <w:t>/</w:t>
      </w:r>
      <w:r w:rsidR="00A920B5" w:rsidRPr="00FF0A13">
        <w:rPr>
          <w:highlight w:val="yellow"/>
          <w:lang w:val="de-DE"/>
        </w:rPr>
        <w:t>in</w:t>
      </w:r>
      <w:r w:rsidR="00A920B5" w:rsidRPr="00A920B5">
        <w:rPr>
          <w:lang w:val="de-DE"/>
        </w:rPr>
        <w:t xml:space="preserve"> garantiert die Umsetzung und Einhaltung aller für diesen Auftrag notwendigen technischen und organisatorischen Maßnahmen im Sinne des Art. 32 DSGVO.</w:t>
      </w:r>
    </w:p>
    <w:p w14:paraId="7B9A263F" w14:textId="30ADF95A" w:rsidR="007740BE" w:rsidRPr="004A4317" w:rsidRDefault="007740BE" w:rsidP="000F296F">
      <w:pPr>
        <w:pStyle w:val="berschrift1"/>
        <w:spacing w:line="276" w:lineRule="auto"/>
      </w:pPr>
      <w:r w:rsidRPr="004A4317">
        <w:t xml:space="preserve">§ </w:t>
      </w:r>
      <w:r w:rsidR="002F7C0B">
        <w:t>6</w:t>
      </w:r>
      <w:r w:rsidRPr="004A4317">
        <w:t xml:space="preserve"> URHEBER- UND LEISTUNGSSCHUTZRECHTE</w:t>
      </w:r>
      <w:r w:rsidR="00D41AF5">
        <w:t xml:space="preserve">; PErsönlichkeitsrechte </w:t>
      </w:r>
    </w:p>
    <w:p w14:paraId="63BA48D4" w14:textId="15C20176" w:rsidR="007740BE" w:rsidRPr="007740BE" w:rsidRDefault="00C21590" w:rsidP="00590477">
      <w:pPr>
        <w:spacing w:line="276" w:lineRule="auto"/>
        <w:ind w:left="425"/>
      </w:pPr>
      <w:r w:rsidRPr="00FF0A13">
        <w:rPr>
          <w:highlight w:val="yellow"/>
        </w:rPr>
        <w:t>Der/</w:t>
      </w:r>
      <w:r w:rsidR="00FF0A13">
        <w:rPr>
          <w:highlight w:val="yellow"/>
        </w:rPr>
        <w:t>d</w:t>
      </w:r>
      <w:r w:rsidR="00E333EA" w:rsidRPr="00FF0A13">
        <w:rPr>
          <w:highlight w:val="yellow"/>
        </w:rPr>
        <w:t>ie</w:t>
      </w:r>
      <w:r w:rsidR="00DB6D64" w:rsidRPr="00FF0A13">
        <w:rPr>
          <w:highlight w:val="yellow"/>
        </w:rPr>
        <w:t xml:space="preserve"> Auftragnehmer</w:t>
      </w:r>
      <w:r w:rsidRPr="00FF0A13">
        <w:rPr>
          <w:highlight w:val="yellow"/>
        </w:rPr>
        <w:t>/</w:t>
      </w:r>
      <w:r w:rsidR="00E333EA" w:rsidRPr="00FF0A13">
        <w:rPr>
          <w:highlight w:val="yellow"/>
        </w:rPr>
        <w:t>in</w:t>
      </w:r>
      <w:r w:rsidR="007740BE" w:rsidRPr="004A4317">
        <w:t xml:space="preserve"> garantiert, über die durch diesen Vertrag der Auftraggeberin eingeräumten Rechte verfügungsberechtigt zu sein. </w:t>
      </w:r>
      <w:r w:rsidRPr="00FF0A13">
        <w:rPr>
          <w:highlight w:val="yellow"/>
        </w:rPr>
        <w:t>Der/</w:t>
      </w:r>
      <w:r w:rsidR="00FF0A13" w:rsidRPr="00FF0A13">
        <w:rPr>
          <w:highlight w:val="yellow"/>
        </w:rPr>
        <w:t>d</w:t>
      </w:r>
      <w:r w:rsidR="00A06820" w:rsidRPr="00FF0A13">
        <w:rPr>
          <w:highlight w:val="yellow"/>
        </w:rPr>
        <w:t>ie</w:t>
      </w:r>
      <w:r w:rsidR="00DB6D64" w:rsidRPr="00FF0A13">
        <w:rPr>
          <w:highlight w:val="yellow"/>
        </w:rPr>
        <w:t xml:space="preserve"> Auftragnehmer</w:t>
      </w:r>
      <w:r w:rsidRPr="00FF0A13">
        <w:rPr>
          <w:highlight w:val="yellow"/>
        </w:rPr>
        <w:t>/</w:t>
      </w:r>
      <w:r w:rsidR="00A06820" w:rsidRPr="00FF0A13">
        <w:rPr>
          <w:highlight w:val="yellow"/>
        </w:rPr>
        <w:t>in</w:t>
      </w:r>
      <w:r w:rsidR="007740BE" w:rsidRPr="004A4317">
        <w:t xml:space="preserve"> stellt insbesondere sicher, die für die Erstellung der Leistung erforderlichen Urheber- und Leistungsschutzrechte erworben zu haben oder im Laufe der Erbringung der Leistungen zu erwerben. </w:t>
      </w:r>
      <w:r w:rsidRPr="00FF0A13">
        <w:rPr>
          <w:highlight w:val="yellow"/>
        </w:rPr>
        <w:t>Der/</w:t>
      </w:r>
      <w:r w:rsidR="00FF0A13" w:rsidRPr="00FF0A13">
        <w:rPr>
          <w:highlight w:val="yellow"/>
        </w:rPr>
        <w:t>d</w:t>
      </w:r>
      <w:r w:rsidR="00A06820" w:rsidRPr="00FF0A13">
        <w:rPr>
          <w:highlight w:val="yellow"/>
        </w:rPr>
        <w:t>ie</w:t>
      </w:r>
      <w:r w:rsidR="00DB6D64" w:rsidRPr="00FF0A13">
        <w:rPr>
          <w:highlight w:val="yellow"/>
        </w:rPr>
        <w:t xml:space="preserve"> Auftragnehmer</w:t>
      </w:r>
      <w:r w:rsidRPr="00FF0A13">
        <w:rPr>
          <w:highlight w:val="yellow"/>
        </w:rPr>
        <w:t>/</w:t>
      </w:r>
      <w:r w:rsidR="00A06820" w:rsidRPr="00FF0A13">
        <w:rPr>
          <w:highlight w:val="yellow"/>
        </w:rPr>
        <w:t>in</w:t>
      </w:r>
      <w:r w:rsidR="007740BE" w:rsidRPr="004A4317">
        <w:t xml:space="preserve"> stellt die Auftraggeberin von Ansprüchen Dritter aus Verletzung von Urheber- und Leistungsschutzrechten frei, welche Dritte aufgrund der Erbringung der Leistungen </w:t>
      </w:r>
      <w:r w:rsidRPr="00FF0A13">
        <w:rPr>
          <w:highlight w:val="yellow"/>
        </w:rPr>
        <w:t>des/</w:t>
      </w:r>
      <w:r w:rsidR="007740BE" w:rsidRPr="00FF0A13">
        <w:rPr>
          <w:highlight w:val="yellow"/>
        </w:rPr>
        <w:t>de</w:t>
      </w:r>
      <w:r w:rsidR="00AD0A45" w:rsidRPr="00FF0A13">
        <w:rPr>
          <w:highlight w:val="yellow"/>
        </w:rPr>
        <w:t>r</w:t>
      </w:r>
      <w:r w:rsidR="004A621E" w:rsidRPr="00FF0A13">
        <w:rPr>
          <w:highlight w:val="yellow"/>
        </w:rPr>
        <w:t xml:space="preserve"> </w:t>
      </w:r>
      <w:r w:rsidR="007740BE" w:rsidRPr="00FF0A13">
        <w:rPr>
          <w:highlight w:val="yellow"/>
        </w:rPr>
        <w:t>Auftragnehmer</w:t>
      </w:r>
      <w:r w:rsidRPr="00FF0A13">
        <w:rPr>
          <w:highlight w:val="yellow"/>
        </w:rPr>
        <w:t>/</w:t>
      </w:r>
      <w:r w:rsidR="00AD0A45" w:rsidRPr="00FF0A13">
        <w:rPr>
          <w:highlight w:val="yellow"/>
        </w:rPr>
        <w:t>in</w:t>
      </w:r>
      <w:r w:rsidR="007740BE" w:rsidRPr="004A4317">
        <w:t xml:space="preserve"> oder der Nutzung dieser Leistungen durch d</w:t>
      </w:r>
      <w:r w:rsidR="00664C34">
        <w:t>ie</w:t>
      </w:r>
      <w:r w:rsidR="007740BE" w:rsidRPr="004A4317">
        <w:t xml:space="preserve"> Auftraggeberin geltend machen. Zu den erstattungsfähigen Kosten zählen auch die angemessenen Kosten einer Rechtsverfolgung und Rechtsverteidigung, die der Auftraggeberin oder einem ihrer Lizenznehmer bei der Durchsetzung der durch diesen Vertrag übertragenen Rechte oder zur Abwehr von Ansprüchen Dritter entstehen sollten.</w:t>
      </w:r>
      <w:r w:rsidR="007740BE" w:rsidRPr="000839F2">
        <w:t xml:space="preserve"> </w:t>
      </w:r>
    </w:p>
    <w:p w14:paraId="2D6AA6F8" w14:textId="2E873777" w:rsidR="00AB507E" w:rsidRDefault="005D68B4" w:rsidP="005D68B4">
      <w:pPr>
        <w:spacing w:line="276" w:lineRule="auto"/>
        <w:ind w:left="425"/>
      </w:pPr>
      <w:r>
        <w:t>Ergänzend gilt b</w:t>
      </w:r>
      <w:r w:rsidR="00E27C3A">
        <w:t xml:space="preserve">ezüglich der </w:t>
      </w:r>
      <w:r w:rsidR="00A70C46">
        <w:t xml:space="preserve">Rechte am eigenen Bild </w:t>
      </w:r>
      <w:r w:rsidR="003A2354">
        <w:t>minderjähriger</w:t>
      </w:r>
      <w:r w:rsidR="00A70C46">
        <w:t xml:space="preserve"> Personen das Folgende:</w:t>
      </w:r>
    </w:p>
    <w:p w14:paraId="14FB268C" w14:textId="18604E6E" w:rsidR="007620D3" w:rsidRPr="007740BE" w:rsidRDefault="00376842" w:rsidP="007620D3">
      <w:pPr>
        <w:spacing w:line="276" w:lineRule="auto"/>
        <w:ind w:left="425"/>
      </w:pPr>
      <w:r>
        <w:t xml:space="preserve">Minderjährige Personen dürfen </w:t>
      </w:r>
      <w:r w:rsidR="00237B80">
        <w:t xml:space="preserve">nicht erkennbar fotografiert werden, es sei denn die Auftraggeberin </w:t>
      </w:r>
      <w:r w:rsidR="003F73AE">
        <w:t>wei</w:t>
      </w:r>
      <w:r w:rsidR="00B07709">
        <w:t xml:space="preserve">st </w:t>
      </w:r>
      <w:r w:rsidR="00B07709" w:rsidRPr="00FF0A13">
        <w:rPr>
          <w:highlight w:val="yellow"/>
        </w:rPr>
        <w:t>dem/der Auftragnehmer/in</w:t>
      </w:r>
      <w:r w:rsidR="00B07709">
        <w:t xml:space="preserve"> nach, dass </w:t>
      </w:r>
      <w:r w:rsidR="00D6722D">
        <w:t>eine Einverständniserklärung vorliegt.</w:t>
      </w:r>
    </w:p>
    <w:p w14:paraId="346B8836" w14:textId="284DD743" w:rsidR="00FD3E13" w:rsidRDefault="00FD3E13" w:rsidP="000F296F">
      <w:pPr>
        <w:pStyle w:val="berschrift1"/>
        <w:spacing w:line="276" w:lineRule="auto"/>
      </w:pPr>
      <w:r w:rsidRPr="000839F2">
        <w:t xml:space="preserve">§ </w:t>
      </w:r>
      <w:r>
        <w:t>7 Vertragsbestandteile</w:t>
      </w:r>
    </w:p>
    <w:p w14:paraId="15C5ACEC" w14:textId="77777777" w:rsidR="00730846" w:rsidRPr="00BA3663" w:rsidRDefault="00730846" w:rsidP="00730846">
      <w:pPr>
        <w:spacing w:after="120"/>
        <w:ind w:left="357"/>
        <w:jc w:val="left"/>
        <w:rPr>
          <w:rFonts w:eastAsia="Calibri"/>
          <w:spacing w:val="8"/>
        </w:rPr>
      </w:pPr>
      <w:r w:rsidRPr="00BA3663">
        <w:rPr>
          <w:rFonts w:eastAsia="Calibri"/>
          <w:spacing w:val="8"/>
        </w:rPr>
        <w:t>Bestandteile dieses Vertrages sind in folgender Reihenfolge:</w:t>
      </w:r>
    </w:p>
    <w:p w14:paraId="5B87A5C9" w14:textId="77777777" w:rsidR="00730846" w:rsidRPr="00BA3663" w:rsidRDefault="00730846" w:rsidP="00730846">
      <w:pPr>
        <w:numPr>
          <w:ilvl w:val="0"/>
          <w:numId w:val="33"/>
        </w:numPr>
        <w:spacing w:after="120"/>
        <w:jc w:val="left"/>
        <w:rPr>
          <w:rFonts w:eastAsia="Calibri"/>
          <w:spacing w:val="8"/>
        </w:rPr>
      </w:pPr>
      <w:r w:rsidRPr="00BA3663">
        <w:rPr>
          <w:rFonts w:eastAsia="Calibri"/>
          <w:spacing w:val="8"/>
        </w:rPr>
        <w:t>Dieser Vertrag</w:t>
      </w:r>
    </w:p>
    <w:p w14:paraId="7DEFF7DE" w14:textId="77777777" w:rsidR="00730846" w:rsidRPr="00BA3663" w:rsidRDefault="00730846" w:rsidP="00730846">
      <w:pPr>
        <w:numPr>
          <w:ilvl w:val="0"/>
          <w:numId w:val="33"/>
        </w:numPr>
        <w:spacing w:after="120"/>
        <w:jc w:val="left"/>
        <w:rPr>
          <w:rFonts w:eastAsia="Calibri"/>
          <w:spacing w:val="8"/>
        </w:rPr>
      </w:pPr>
      <w:r w:rsidRPr="00BA3663">
        <w:rPr>
          <w:rFonts w:eastAsia="Calibri"/>
          <w:spacing w:val="8"/>
        </w:rPr>
        <w:t xml:space="preserve">Die Leistungsbeschreibung </w:t>
      </w:r>
    </w:p>
    <w:p w14:paraId="7A04F668" w14:textId="597C9698" w:rsidR="00730846" w:rsidRPr="00BA3663" w:rsidRDefault="00730846" w:rsidP="00730846">
      <w:pPr>
        <w:numPr>
          <w:ilvl w:val="0"/>
          <w:numId w:val="33"/>
        </w:numPr>
        <w:spacing w:after="120"/>
        <w:jc w:val="left"/>
        <w:rPr>
          <w:rFonts w:eastAsia="Calibri"/>
          <w:spacing w:val="8"/>
        </w:rPr>
      </w:pPr>
      <w:r w:rsidRPr="00BA3663">
        <w:rPr>
          <w:rFonts w:eastAsia="Calibri"/>
          <w:spacing w:val="8"/>
        </w:rPr>
        <w:t xml:space="preserve">Das Angebot </w:t>
      </w:r>
      <w:r w:rsidR="00FF0A13" w:rsidRPr="00FF0A13">
        <w:rPr>
          <w:rFonts w:eastAsia="Calibri"/>
          <w:spacing w:val="8"/>
          <w:highlight w:val="yellow"/>
        </w:rPr>
        <w:t>des/</w:t>
      </w:r>
      <w:proofErr w:type="gramStart"/>
      <w:r w:rsidRPr="00FF0A13">
        <w:rPr>
          <w:rFonts w:eastAsia="Calibri"/>
          <w:spacing w:val="8"/>
          <w:highlight w:val="yellow"/>
        </w:rPr>
        <w:t>der Auftragnehmer</w:t>
      </w:r>
      <w:r w:rsidR="00FF0A13" w:rsidRPr="00FF0A13">
        <w:rPr>
          <w:rFonts w:eastAsia="Calibri"/>
          <w:spacing w:val="8"/>
          <w:highlight w:val="yellow"/>
        </w:rPr>
        <w:t>s</w:t>
      </w:r>
      <w:proofErr w:type="gramEnd"/>
      <w:r w:rsidR="00FF0A13" w:rsidRPr="00FF0A13">
        <w:rPr>
          <w:rFonts w:eastAsia="Calibri"/>
          <w:spacing w:val="8"/>
          <w:highlight w:val="yellow"/>
        </w:rPr>
        <w:t>/</w:t>
      </w:r>
      <w:r w:rsidRPr="00FF0A13">
        <w:rPr>
          <w:rFonts w:eastAsia="Calibri"/>
          <w:spacing w:val="8"/>
          <w:highlight w:val="yellow"/>
        </w:rPr>
        <w:t>in</w:t>
      </w:r>
      <w:r w:rsidRPr="00BA3663">
        <w:rPr>
          <w:rFonts w:eastAsia="Calibri"/>
          <w:spacing w:val="8"/>
        </w:rPr>
        <w:t xml:space="preserve"> vom </w:t>
      </w:r>
      <w:r w:rsidRPr="00E47E14">
        <w:rPr>
          <w:rFonts w:eastAsia="Calibri"/>
          <w:spacing w:val="8"/>
          <w:highlight w:val="yellow"/>
        </w:rPr>
        <w:t>DD.MM</w:t>
      </w:r>
      <w:r w:rsidRPr="00BA3663">
        <w:rPr>
          <w:rFonts w:eastAsia="Calibri"/>
          <w:spacing w:val="8"/>
        </w:rPr>
        <w:t>.2026</w:t>
      </w:r>
    </w:p>
    <w:p w14:paraId="2B6DF03D" w14:textId="77777777" w:rsidR="00730846" w:rsidRPr="00BA3663" w:rsidRDefault="00730846" w:rsidP="00730846">
      <w:pPr>
        <w:numPr>
          <w:ilvl w:val="0"/>
          <w:numId w:val="33"/>
        </w:numPr>
        <w:spacing w:after="120"/>
        <w:jc w:val="left"/>
        <w:rPr>
          <w:rFonts w:eastAsia="Calibri"/>
          <w:spacing w:val="8"/>
        </w:rPr>
      </w:pPr>
      <w:r w:rsidRPr="00BA3663">
        <w:rPr>
          <w:rFonts w:eastAsia="Calibri"/>
          <w:spacing w:val="8"/>
        </w:rPr>
        <w:t>Die Vergabeunterlagen im Übrigen</w:t>
      </w:r>
    </w:p>
    <w:p w14:paraId="33A622C3" w14:textId="77777777" w:rsidR="00730846" w:rsidRDefault="00730846" w:rsidP="00730846">
      <w:pPr>
        <w:ind w:left="357"/>
        <w:rPr>
          <w:rFonts w:eastAsia="Calibri"/>
          <w:spacing w:val="8"/>
        </w:rPr>
      </w:pPr>
      <w:r w:rsidRPr="00BA3663">
        <w:rPr>
          <w:rFonts w:eastAsia="Calibri"/>
          <w:spacing w:val="8"/>
        </w:rPr>
        <w:lastRenderedPageBreak/>
        <w:t>In Fällen von Widersprüchen oder Abweichungen gelten die Bestimmungen der vorgenannten Unterlagen in der beschriebenen Rangfolge.</w:t>
      </w:r>
    </w:p>
    <w:p w14:paraId="304032BE" w14:textId="06AD3027" w:rsidR="00FD3E13" w:rsidRPr="00730846" w:rsidRDefault="00730846" w:rsidP="00730846">
      <w:pPr>
        <w:ind w:left="357"/>
        <w:rPr>
          <w:rFonts w:eastAsia="Calibri"/>
          <w:spacing w:val="8"/>
        </w:rPr>
      </w:pPr>
      <w:r w:rsidRPr="00BA3663">
        <w:rPr>
          <w:rFonts w:eastAsia="Calibri"/>
          <w:spacing w:val="8"/>
        </w:rPr>
        <w:t>Die vorgenannten Unterlagen werden integrativer Bestandteil dieses Vertrages und enthalten abschließende Regelungen, sofern in dieser Vereinbarung nichts Abweichendes vereinbart ist. Die vorgenannten Unterlagen sind auch Bestandteil, wenn sie nicht beigefügt sind, sofern sie den Parteien bei Vertragsschluss bekannt waren.</w:t>
      </w:r>
    </w:p>
    <w:p w14:paraId="7C88D649" w14:textId="1884A99C" w:rsidR="007740BE" w:rsidRDefault="007740BE" w:rsidP="000F296F">
      <w:pPr>
        <w:pStyle w:val="berschrift1"/>
        <w:spacing w:line="276" w:lineRule="auto"/>
      </w:pPr>
      <w:r w:rsidRPr="000839F2">
        <w:t xml:space="preserve">§ </w:t>
      </w:r>
      <w:r w:rsidR="002F7C0B">
        <w:t>7</w:t>
      </w:r>
      <w:r>
        <w:t xml:space="preserve"> SCHLUSSBESTIMMUNGEN</w:t>
      </w:r>
    </w:p>
    <w:p w14:paraId="60F6D91E" w14:textId="2CBCA817" w:rsidR="00FC39CD" w:rsidRDefault="00FC39CD" w:rsidP="00F85D11">
      <w:pPr>
        <w:pStyle w:val="Listenabsatz"/>
        <w:numPr>
          <w:ilvl w:val="0"/>
          <w:numId w:val="16"/>
        </w:numPr>
        <w:contextualSpacing w:val="0"/>
      </w:pPr>
      <w:r w:rsidRPr="00FC39CD">
        <w:t>Der Vertrag wird mit Zuschlag über das Vergabeportal wirksam („Vertragsbeginn“).</w:t>
      </w:r>
    </w:p>
    <w:p w14:paraId="7916934C" w14:textId="7807920B" w:rsidR="007740BE" w:rsidRDefault="007740BE" w:rsidP="00F85D11">
      <w:pPr>
        <w:pStyle w:val="Listenabsatz"/>
        <w:numPr>
          <w:ilvl w:val="0"/>
          <w:numId w:val="16"/>
        </w:numPr>
        <w:spacing w:line="276" w:lineRule="auto"/>
        <w:contextualSpacing w:val="0"/>
      </w:pPr>
      <w:r w:rsidRPr="0098419F">
        <w:t>Änderungen und Ergänzungen dieses Vertrages bedürfen zu ihrer Gültigkeit der Schriftform. Dies gilt auch für die Regelung zu</w:t>
      </w:r>
      <w:r w:rsidR="00A734E0">
        <w:t>m</w:t>
      </w:r>
      <w:r w:rsidRPr="0098419F">
        <w:t xml:space="preserve"> Schriftformerfordernis.</w:t>
      </w:r>
    </w:p>
    <w:p w14:paraId="7EC93696" w14:textId="5C36309D" w:rsidR="001D7702" w:rsidRPr="001D7702" w:rsidRDefault="001D7702" w:rsidP="001D7702">
      <w:pPr>
        <w:pStyle w:val="Unterabsatz"/>
        <w:numPr>
          <w:ilvl w:val="0"/>
          <w:numId w:val="16"/>
        </w:numPr>
        <w:jc w:val="both"/>
        <w:rPr>
          <w:lang w:val="de-DE"/>
        </w:rPr>
      </w:pPr>
      <w:r w:rsidRPr="001D7702">
        <w:rPr>
          <w:lang w:val="de-DE"/>
        </w:rPr>
        <w:t xml:space="preserve">Sonstige Bestimmungen, insbesondere allgemeinen Geschäftsbedingungen </w:t>
      </w:r>
      <w:r w:rsidR="00FF0A13" w:rsidRPr="00FF0A13">
        <w:rPr>
          <w:highlight w:val="yellow"/>
          <w:lang w:val="de-DE"/>
        </w:rPr>
        <w:t>des/</w:t>
      </w:r>
      <w:proofErr w:type="gramStart"/>
      <w:r w:rsidRPr="00FF0A13">
        <w:rPr>
          <w:highlight w:val="yellow"/>
          <w:lang w:val="de-DE"/>
        </w:rPr>
        <w:t>der Auftragnehmer</w:t>
      </w:r>
      <w:r w:rsidR="00FF0A13" w:rsidRPr="00FF0A13">
        <w:rPr>
          <w:highlight w:val="yellow"/>
          <w:lang w:val="de-DE"/>
        </w:rPr>
        <w:t>s</w:t>
      </w:r>
      <w:proofErr w:type="gramEnd"/>
      <w:r w:rsidR="00FF0A13" w:rsidRPr="00FF0A13">
        <w:rPr>
          <w:highlight w:val="yellow"/>
          <w:lang w:val="de-DE"/>
        </w:rPr>
        <w:t>/</w:t>
      </w:r>
      <w:r w:rsidRPr="00FF0A13">
        <w:rPr>
          <w:highlight w:val="yellow"/>
          <w:lang w:val="de-DE"/>
        </w:rPr>
        <w:t>in</w:t>
      </w:r>
      <w:r w:rsidRPr="001D7702">
        <w:rPr>
          <w:lang w:val="de-DE"/>
        </w:rPr>
        <w:t xml:space="preserve">, finden keine Anwendung, unabhängig davon, ob die Auftraggeberin diese allgemeinen Geschäftsbedingungen ausdrücklich zurückgewiesen hat oder nicht. Der Vertrag findet auch dann ausschließliche Anwendung, wenn die Auftraggeberin in Kenntnis sonstiger allgemeiner Geschäftsbedingungen vertragliche Leistungen </w:t>
      </w:r>
      <w:r w:rsidR="0079456F" w:rsidRPr="0079456F">
        <w:rPr>
          <w:highlight w:val="yellow"/>
          <w:lang w:val="de-DE"/>
        </w:rPr>
        <w:t>des/</w:t>
      </w:r>
      <w:proofErr w:type="gramStart"/>
      <w:r w:rsidRPr="0079456F">
        <w:rPr>
          <w:highlight w:val="yellow"/>
          <w:lang w:val="de-DE"/>
        </w:rPr>
        <w:t>der</w:t>
      </w:r>
      <w:r w:rsidR="0079456F">
        <w:rPr>
          <w:highlight w:val="yellow"/>
          <w:lang w:val="de-DE"/>
        </w:rPr>
        <w:t xml:space="preserve"> </w:t>
      </w:r>
      <w:r w:rsidRPr="0079456F">
        <w:rPr>
          <w:highlight w:val="yellow"/>
          <w:lang w:val="de-DE"/>
        </w:rPr>
        <w:t>Auftragnehmer</w:t>
      </w:r>
      <w:r w:rsidR="0079456F" w:rsidRPr="0079456F">
        <w:rPr>
          <w:highlight w:val="yellow"/>
          <w:lang w:val="de-DE"/>
        </w:rPr>
        <w:t>s</w:t>
      </w:r>
      <w:proofErr w:type="gramEnd"/>
      <w:r w:rsidR="0079456F" w:rsidRPr="0079456F">
        <w:rPr>
          <w:highlight w:val="yellow"/>
          <w:lang w:val="de-DE"/>
        </w:rPr>
        <w:t>/</w:t>
      </w:r>
      <w:r w:rsidRPr="0079456F">
        <w:rPr>
          <w:highlight w:val="yellow"/>
          <w:lang w:val="de-DE"/>
        </w:rPr>
        <w:t>in</w:t>
      </w:r>
      <w:r w:rsidRPr="001D7702">
        <w:rPr>
          <w:lang w:val="de-DE"/>
        </w:rPr>
        <w:t xml:space="preserve"> ohne entsprechenden Vorbehalt annimmt. </w:t>
      </w:r>
    </w:p>
    <w:p w14:paraId="3508F583" w14:textId="09B1A30F" w:rsidR="007740BE" w:rsidRPr="00F85D11" w:rsidRDefault="007740BE" w:rsidP="00F85D11">
      <w:pPr>
        <w:pStyle w:val="Listenabsatz"/>
        <w:numPr>
          <w:ilvl w:val="0"/>
          <w:numId w:val="16"/>
        </w:numPr>
        <w:spacing w:line="276" w:lineRule="auto"/>
        <w:contextualSpacing w:val="0"/>
        <w:rPr>
          <w:i/>
          <w:szCs w:val="19"/>
        </w:rPr>
      </w:pPr>
      <w:r w:rsidRPr="008E5C0E">
        <w:rPr>
          <w:szCs w:val="19"/>
        </w:rPr>
        <w:t>Die Nichtigkeit oder Unwirksamkeit einer Bestimmung dieses Vertrages berührt seine Gültigkeit im Übrigen nicht. Die mangelhafte Bestimmung ist durch eine Regelung zu ersetzen, deren wirtschaftlicher und rechtlicher Sinn der mangelhaften Bestimmung möglichst nahekommt. Gleiches gilt, sollte dieser Vertrag eine Regelungslücke aufweisen.</w:t>
      </w:r>
    </w:p>
    <w:p w14:paraId="5071A568" w14:textId="68B8728D" w:rsidR="00A14C8C" w:rsidRPr="003C3207" w:rsidRDefault="00A734E0" w:rsidP="003C3207">
      <w:pPr>
        <w:pStyle w:val="Unterabsatz"/>
        <w:numPr>
          <w:ilvl w:val="0"/>
          <w:numId w:val="16"/>
        </w:numPr>
        <w:jc w:val="both"/>
        <w:rPr>
          <w:lang w:val="de-DE"/>
        </w:rPr>
      </w:pPr>
      <w:r w:rsidRPr="004D35AC">
        <w:rPr>
          <w:lang w:val="de-DE"/>
        </w:rPr>
        <w:t>Dieser Vertrag unterliegt dem Recht der Bundesrepublik Deutschlan</w:t>
      </w:r>
      <w:r>
        <w:rPr>
          <w:lang w:val="de-DE"/>
        </w:rPr>
        <w:t>d</w:t>
      </w:r>
      <w:r w:rsidRPr="004D35AC">
        <w:rPr>
          <w:lang w:val="de-DE"/>
        </w:rPr>
        <w:t>. Der ausschließliche Gerichtsstand für alle sich aus oder in Zusammenhang mit diesem Vertrag ergebenden Streitigkeiten ist Düsseldorf</w:t>
      </w:r>
      <w:r>
        <w:rPr>
          <w:lang w:val="de-DE"/>
        </w:rPr>
        <w:t>.</w:t>
      </w:r>
    </w:p>
    <w:p w14:paraId="682047E7" w14:textId="67909805" w:rsidR="007740BE" w:rsidRPr="008E5C0E" w:rsidRDefault="007740BE" w:rsidP="00937F2F">
      <w:pPr>
        <w:spacing w:line="276" w:lineRule="auto"/>
        <w:jc w:val="left"/>
        <w:rPr>
          <w:szCs w:val="19"/>
        </w:rPr>
      </w:pPr>
      <w:r w:rsidRPr="008E5C0E">
        <w:rPr>
          <w:szCs w:val="19"/>
        </w:rPr>
        <w:t>Landesanstalt für Medien NRW</w:t>
      </w:r>
      <w:r w:rsidRPr="008E5C0E">
        <w:rPr>
          <w:szCs w:val="19"/>
        </w:rPr>
        <w:tab/>
      </w:r>
      <w:r w:rsidRPr="008E5C0E">
        <w:rPr>
          <w:szCs w:val="19"/>
        </w:rPr>
        <w:tab/>
      </w:r>
      <w:r w:rsidRPr="008E5C0E">
        <w:rPr>
          <w:szCs w:val="19"/>
        </w:rPr>
        <w:tab/>
      </w:r>
      <w:r w:rsidR="00F257E5">
        <w:rPr>
          <w:szCs w:val="19"/>
        </w:rPr>
        <w:tab/>
      </w:r>
      <w:r w:rsidR="005B340F">
        <w:rPr>
          <w:szCs w:val="19"/>
        </w:rPr>
        <w:tab/>
      </w:r>
      <w:r w:rsidR="002A342D" w:rsidRPr="00D90536">
        <w:rPr>
          <w:i/>
          <w:iCs/>
          <w:szCs w:val="19"/>
          <w:highlight w:val="yellow"/>
        </w:rPr>
        <w:t>Auftragnehmer</w:t>
      </w:r>
      <w:r w:rsidR="00FA592A">
        <w:rPr>
          <w:i/>
          <w:iCs/>
          <w:szCs w:val="19"/>
          <w:highlight w:val="yellow"/>
        </w:rPr>
        <w:t>/</w:t>
      </w:r>
      <w:r w:rsidR="000E1BD2" w:rsidRPr="00D90536">
        <w:rPr>
          <w:i/>
          <w:iCs/>
          <w:szCs w:val="19"/>
          <w:highlight w:val="yellow"/>
        </w:rPr>
        <w:t>in</w:t>
      </w:r>
      <w:r w:rsidRPr="008E5C0E">
        <w:rPr>
          <w:szCs w:val="19"/>
        </w:rPr>
        <w:br/>
        <w:t>Düsseldorf,</w:t>
      </w:r>
      <w:r w:rsidR="00FC39CD">
        <w:rPr>
          <w:szCs w:val="19"/>
        </w:rPr>
        <w:t xml:space="preserve"> </w:t>
      </w:r>
      <w:proofErr w:type="gramStart"/>
      <w:r w:rsidR="00FC39CD">
        <w:rPr>
          <w:szCs w:val="19"/>
        </w:rPr>
        <w:t>den</w:t>
      </w:r>
      <w:r w:rsidR="00A06010">
        <w:rPr>
          <w:szCs w:val="19"/>
        </w:rPr>
        <w:tab/>
      </w:r>
      <w:r w:rsidR="00A06010">
        <w:rPr>
          <w:szCs w:val="19"/>
        </w:rPr>
        <w:tab/>
      </w:r>
      <w:r w:rsidRPr="008E5C0E">
        <w:rPr>
          <w:szCs w:val="19"/>
        </w:rPr>
        <w:tab/>
      </w:r>
      <w:r w:rsidR="00F856C5">
        <w:rPr>
          <w:szCs w:val="19"/>
        </w:rPr>
        <w:tab/>
      </w:r>
      <w:r w:rsidR="00200FD3">
        <w:rPr>
          <w:szCs w:val="19"/>
        </w:rPr>
        <w:tab/>
      </w:r>
      <w:r w:rsidR="00200FD3">
        <w:rPr>
          <w:szCs w:val="19"/>
        </w:rPr>
        <w:tab/>
      </w:r>
      <w:r w:rsidR="005B340F">
        <w:rPr>
          <w:szCs w:val="19"/>
        </w:rPr>
        <w:tab/>
      </w:r>
      <w:r w:rsidR="002A342D" w:rsidRPr="00D90536">
        <w:rPr>
          <w:i/>
          <w:iCs/>
          <w:szCs w:val="19"/>
          <w:highlight w:val="yellow"/>
        </w:rPr>
        <w:t>Stadt</w:t>
      </w:r>
      <w:proofErr w:type="gramEnd"/>
      <w:r w:rsidR="00FC39CD" w:rsidRPr="00D90536">
        <w:rPr>
          <w:i/>
          <w:iCs/>
          <w:szCs w:val="19"/>
          <w:highlight w:val="yellow"/>
        </w:rPr>
        <w:t>,</w:t>
      </w:r>
      <w:r w:rsidR="00FC39CD" w:rsidRPr="000E1BD2">
        <w:rPr>
          <w:szCs w:val="19"/>
          <w:highlight w:val="yellow"/>
        </w:rPr>
        <w:t xml:space="preserve"> den</w:t>
      </w:r>
    </w:p>
    <w:p w14:paraId="5840B952" w14:textId="7FBEA821" w:rsidR="00026461" w:rsidRDefault="00026461" w:rsidP="00026461">
      <w:pPr>
        <w:spacing w:after="0" w:line="240" w:lineRule="auto"/>
        <w:ind w:right="-290"/>
        <w:rPr>
          <w:szCs w:val="19"/>
        </w:rPr>
      </w:pPr>
    </w:p>
    <w:p w14:paraId="3533D184" w14:textId="77777777" w:rsidR="00334A53" w:rsidRDefault="00334A53" w:rsidP="00026461">
      <w:pPr>
        <w:spacing w:after="0" w:line="240" w:lineRule="auto"/>
        <w:ind w:right="-290"/>
        <w:rPr>
          <w:szCs w:val="19"/>
        </w:rPr>
      </w:pPr>
    </w:p>
    <w:p w14:paraId="51180834" w14:textId="77777777" w:rsidR="005B340F" w:rsidRDefault="005B340F" w:rsidP="00026461">
      <w:pPr>
        <w:spacing w:after="0" w:line="240" w:lineRule="auto"/>
        <w:ind w:right="-290"/>
        <w:rPr>
          <w:szCs w:val="19"/>
        </w:rPr>
      </w:pPr>
    </w:p>
    <w:p w14:paraId="7E19D89F" w14:textId="06C632F3" w:rsidR="00245219" w:rsidRPr="000033AB" w:rsidRDefault="007740BE" w:rsidP="00245219">
      <w:pPr>
        <w:spacing w:line="276" w:lineRule="auto"/>
        <w:ind w:right="-290"/>
        <w:rPr>
          <w:i/>
          <w:szCs w:val="19"/>
          <w:lang w:val="en-US"/>
        </w:rPr>
      </w:pPr>
      <w:r w:rsidRPr="000033AB">
        <w:rPr>
          <w:szCs w:val="19"/>
          <w:lang w:val="en-US"/>
        </w:rPr>
        <w:t>_______________________</w:t>
      </w:r>
      <w:r w:rsidR="00F257E5" w:rsidRPr="000033AB">
        <w:rPr>
          <w:szCs w:val="19"/>
          <w:lang w:val="en-US"/>
        </w:rPr>
        <w:t>__</w:t>
      </w:r>
      <w:r w:rsidRPr="000033AB">
        <w:rPr>
          <w:szCs w:val="19"/>
          <w:lang w:val="en-US"/>
        </w:rPr>
        <w:tab/>
      </w:r>
      <w:r w:rsidRPr="000033AB">
        <w:rPr>
          <w:szCs w:val="19"/>
          <w:lang w:val="en-US"/>
        </w:rPr>
        <w:tab/>
      </w:r>
      <w:r w:rsidRPr="000033AB">
        <w:rPr>
          <w:szCs w:val="19"/>
          <w:lang w:val="en-US"/>
        </w:rPr>
        <w:tab/>
      </w:r>
      <w:r w:rsidR="00026461" w:rsidRPr="000033AB">
        <w:rPr>
          <w:szCs w:val="19"/>
          <w:lang w:val="en-US"/>
        </w:rPr>
        <w:t xml:space="preserve">            </w:t>
      </w:r>
      <w:r w:rsidR="005B340F" w:rsidRPr="000033AB">
        <w:rPr>
          <w:szCs w:val="19"/>
          <w:lang w:val="en-US"/>
        </w:rPr>
        <w:tab/>
      </w:r>
      <w:r w:rsidR="005B340F" w:rsidRPr="000033AB">
        <w:rPr>
          <w:szCs w:val="19"/>
          <w:lang w:val="en-US"/>
        </w:rPr>
        <w:tab/>
      </w:r>
      <w:r w:rsidR="00F257E5" w:rsidRPr="000033AB">
        <w:rPr>
          <w:szCs w:val="19"/>
          <w:lang w:val="en-US"/>
        </w:rPr>
        <w:t>_________________________</w:t>
      </w:r>
      <w:r w:rsidR="00B80948" w:rsidRPr="000033AB">
        <w:rPr>
          <w:szCs w:val="19"/>
          <w:lang w:val="en-US"/>
        </w:rPr>
        <w:br/>
      </w:r>
      <w:r w:rsidR="000033AB" w:rsidRPr="000033AB">
        <w:rPr>
          <w:iCs/>
          <w:szCs w:val="19"/>
          <w:lang w:val="en-US"/>
        </w:rPr>
        <w:t>Dunja Schnäbelin</w:t>
      </w:r>
    </w:p>
    <w:p w14:paraId="7964EC3A" w14:textId="40984AC4" w:rsidR="008E5C0E" w:rsidRPr="000033AB" w:rsidRDefault="008E5C0E" w:rsidP="00245219">
      <w:pPr>
        <w:spacing w:after="0" w:line="240" w:lineRule="auto"/>
        <w:ind w:right="-290"/>
        <w:rPr>
          <w:i/>
          <w:szCs w:val="19"/>
          <w:lang w:val="en-US"/>
        </w:rPr>
      </w:pPr>
    </w:p>
    <w:p w14:paraId="45AB5728" w14:textId="77777777" w:rsidR="00334A53" w:rsidRPr="000033AB" w:rsidRDefault="00334A53" w:rsidP="00DE3EA9">
      <w:pPr>
        <w:spacing w:after="0" w:line="276" w:lineRule="auto"/>
        <w:ind w:right="-290"/>
        <w:rPr>
          <w:szCs w:val="19"/>
          <w:lang w:val="en-US"/>
        </w:rPr>
      </w:pPr>
    </w:p>
    <w:p w14:paraId="0EA7958B" w14:textId="77777777" w:rsidR="00334A53" w:rsidRPr="000033AB" w:rsidRDefault="00334A53" w:rsidP="000F296F">
      <w:pPr>
        <w:spacing w:line="276" w:lineRule="auto"/>
        <w:ind w:right="-290"/>
        <w:rPr>
          <w:szCs w:val="19"/>
          <w:lang w:val="en-US"/>
        </w:rPr>
      </w:pPr>
    </w:p>
    <w:p w14:paraId="2D29647D" w14:textId="72D98E5A" w:rsidR="00F257E5" w:rsidRPr="000033AB" w:rsidRDefault="00F257E5" w:rsidP="000E1BD2">
      <w:pPr>
        <w:spacing w:after="0" w:line="276" w:lineRule="auto"/>
        <w:ind w:right="-290"/>
        <w:rPr>
          <w:sz w:val="16"/>
          <w:szCs w:val="16"/>
          <w:lang w:val="en-US"/>
        </w:rPr>
      </w:pPr>
      <w:r w:rsidRPr="000033AB">
        <w:rPr>
          <w:szCs w:val="19"/>
          <w:lang w:val="en-US"/>
        </w:rPr>
        <w:t>________________________</w:t>
      </w:r>
      <w:r w:rsidRPr="000033AB">
        <w:rPr>
          <w:szCs w:val="19"/>
          <w:lang w:val="en-US"/>
        </w:rPr>
        <w:br/>
      </w:r>
      <w:r w:rsidR="000033AB" w:rsidRPr="000033AB">
        <w:rPr>
          <w:szCs w:val="19"/>
          <w:lang w:val="en-US"/>
        </w:rPr>
        <w:t>Simone Jost-We</w:t>
      </w:r>
      <w:r w:rsidR="000033AB">
        <w:rPr>
          <w:szCs w:val="19"/>
          <w:lang w:val="en-US"/>
        </w:rPr>
        <w:t>stendorf</w:t>
      </w:r>
    </w:p>
    <w:p w14:paraId="60818AF5" w14:textId="77777777" w:rsidR="00294991" w:rsidRPr="000033AB" w:rsidRDefault="00294991" w:rsidP="000F296F">
      <w:pPr>
        <w:spacing w:line="276" w:lineRule="auto"/>
        <w:rPr>
          <w:sz w:val="16"/>
          <w:szCs w:val="16"/>
          <w:lang w:val="en-US"/>
        </w:rPr>
      </w:pPr>
    </w:p>
    <w:p w14:paraId="555A9873" w14:textId="77777777" w:rsidR="00193F7F" w:rsidRPr="000033AB" w:rsidRDefault="00193F7F" w:rsidP="000F296F">
      <w:pPr>
        <w:spacing w:line="276" w:lineRule="auto"/>
        <w:rPr>
          <w:sz w:val="16"/>
          <w:szCs w:val="16"/>
          <w:lang w:val="en-US"/>
        </w:rPr>
      </w:pPr>
    </w:p>
    <w:p w14:paraId="4F6A2DC6" w14:textId="139FE7DC" w:rsidR="00193F7F" w:rsidRPr="00AD5E2D" w:rsidRDefault="00611CCB" w:rsidP="00193F7F">
      <w:pPr>
        <w:tabs>
          <w:tab w:val="left" w:pos="3308"/>
        </w:tabs>
      </w:pPr>
      <w:sdt>
        <w:sdtPr>
          <w:id w:val="-508838953"/>
          <w14:checkbox>
            <w14:checked w14:val="0"/>
            <w14:checkedState w14:val="2612" w14:font="MS Gothic"/>
            <w14:uncheckedState w14:val="2610" w14:font="MS Gothic"/>
          </w14:checkbox>
        </w:sdtPr>
        <w:sdtContent>
          <w:r w:rsidR="00193F7F" w:rsidRPr="00AD5E2D">
            <w:rPr>
              <w:rFonts w:ascii="MS Gothic" w:eastAsia="MS Gothic" w:hAnsi="MS Gothic" w:hint="eastAsia"/>
            </w:rPr>
            <w:t>☐</w:t>
          </w:r>
        </w:sdtContent>
      </w:sdt>
      <w:r w:rsidR="00193F7F" w:rsidRPr="00AD5E2D">
        <w:t xml:space="preserve"> </w:t>
      </w:r>
      <w:r w:rsidR="007A01EE">
        <w:t xml:space="preserve">Hiermit bestätige, dass ich </w:t>
      </w:r>
      <w:r w:rsidR="006E6812">
        <w:t>die vorausgehenden Regelungen gelesen und damit einverstanden bin.</w:t>
      </w:r>
    </w:p>
    <w:tbl>
      <w:tblPr>
        <w:tblStyle w:val="Tabellenraster"/>
        <w:tblW w:w="0" w:type="auto"/>
        <w:tblLook w:val="04A0" w:firstRow="1" w:lastRow="0" w:firstColumn="1" w:lastColumn="0" w:noHBand="0" w:noVBand="1"/>
      </w:tblPr>
      <w:tblGrid>
        <w:gridCol w:w="4604"/>
        <w:gridCol w:w="4604"/>
      </w:tblGrid>
      <w:tr w:rsidR="00193F7F" w:rsidRPr="00AD5E2D" w14:paraId="3CC94C1A" w14:textId="77777777" w:rsidTr="00870A6A">
        <w:tc>
          <w:tcPr>
            <w:tcW w:w="4604" w:type="dxa"/>
          </w:tcPr>
          <w:p w14:paraId="1D693547" w14:textId="77777777" w:rsidR="00193F7F" w:rsidRPr="00AD5E2D" w:rsidRDefault="00193F7F" w:rsidP="00870A6A">
            <w:pPr>
              <w:tabs>
                <w:tab w:val="left" w:pos="3308"/>
              </w:tabs>
              <w:rPr>
                <w:b/>
                <w:bCs/>
              </w:rPr>
            </w:pPr>
            <w:r w:rsidRPr="00AD5E2D">
              <w:rPr>
                <w:b/>
                <w:bCs/>
              </w:rPr>
              <w:t>Name der Firma</w:t>
            </w:r>
          </w:p>
        </w:tc>
        <w:sdt>
          <w:sdtPr>
            <w:id w:val="-1548519595"/>
            <w:placeholder>
              <w:docPart w:val="253FC0CDDA5346B7982E615BB969EFE9"/>
            </w:placeholder>
            <w:showingPlcHdr/>
          </w:sdtPr>
          <w:sdtContent>
            <w:tc>
              <w:tcPr>
                <w:tcW w:w="4604" w:type="dxa"/>
              </w:tcPr>
              <w:p w14:paraId="682DB6C3" w14:textId="77777777" w:rsidR="00193F7F" w:rsidRPr="00AD5E2D" w:rsidRDefault="00193F7F" w:rsidP="00870A6A">
                <w:pPr>
                  <w:tabs>
                    <w:tab w:val="left" w:pos="3308"/>
                  </w:tabs>
                  <w:spacing w:line="276" w:lineRule="auto"/>
                </w:pPr>
                <w:r w:rsidRPr="00AD5E2D">
                  <w:rPr>
                    <w:rStyle w:val="Platzhaltertext"/>
                  </w:rPr>
                  <w:t>Klicken oder tippen Sie hier, um Text einzugeben.</w:t>
                </w:r>
              </w:p>
            </w:tc>
          </w:sdtContent>
        </w:sdt>
      </w:tr>
      <w:tr w:rsidR="00193F7F" w:rsidRPr="00AD5E2D" w14:paraId="32A7C936" w14:textId="77777777" w:rsidTr="00870A6A">
        <w:tc>
          <w:tcPr>
            <w:tcW w:w="4604" w:type="dxa"/>
          </w:tcPr>
          <w:p w14:paraId="1179658D" w14:textId="77777777" w:rsidR="00193F7F" w:rsidRPr="00AD5E2D" w:rsidRDefault="00193F7F" w:rsidP="00870A6A">
            <w:pPr>
              <w:tabs>
                <w:tab w:val="left" w:pos="3308"/>
              </w:tabs>
              <w:rPr>
                <w:b/>
                <w:bCs/>
              </w:rPr>
            </w:pPr>
            <w:r w:rsidRPr="00AD5E2D">
              <w:rPr>
                <w:b/>
                <w:bCs/>
              </w:rPr>
              <w:t>Name, Vorname des Ansprechpartners</w:t>
            </w:r>
          </w:p>
        </w:tc>
        <w:tc>
          <w:tcPr>
            <w:tcW w:w="4604" w:type="dxa"/>
          </w:tcPr>
          <w:p w14:paraId="79399F78" w14:textId="77777777" w:rsidR="00193F7F" w:rsidRPr="00AD5E2D" w:rsidRDefault="00611CCB" w:rsidP="00870A6A">
            <w:pPr>
              <w:pStyle w:val="Kopfzeile"/>
              <w:spacing w:line="276" w:lineRule="auto"/>
            </w:pPr>
            <w:sdt>
              <w:sdtPr>
                <w:id w:val="-2106486222"/>
                <w:placeholder>
                  <w:docPart w:val="253FC0CDDA5346B7982E615BB969EFE9"/>
                </w:placeholder>
                <w:showingPlcHdr/>
              </w:sdtPr>
              <w:sdtContent>
                <w:r w:rsidR="00193F7F" w:rsidRPr="00AD5E2D">
                  <w:rPr>
                    <w:rStyle w:val="Platzhaltertext"/>
                  </w:rPr>
                  <w:t>Klicken oder tippen Sie hier, um Text einzugeben.</w:t>
                </w:r>
              </w:sdtContent>
            </w:sdt>
            <w:r w:rsidR="00193F7F" w:rsidRPr="00AD5E2D">
              <w:fldChar w:fldCharType="begin"/>
            </w:r>
            <w:r w:rsidR="00193F7F" w:rsidRPr="00AD5E2D">
              <w:instrText xml:space="preserve"> AUTOTEXT  " Leer"  \* MERGEFORMAT </w:instrText>
            </w:r>
            <w:r w:rsidR="00193F7F" w:rsidRPr="00AD5E2D">
              <w:fldChar w:fldCharType="separate"/>
            </w:r>
            <w:r w:rsidR="00193F7F" w:rsidRPr="00AD5E2D">
              <w:fldChar w:fldCharType="end"/>
            </w:r>
          </w:p>
        </w:tc>
      </w:tr>
      <w:tr w:rsidR="00193F7F" w:rsidRPr="00AD5E2D" w14:paraId="59A3B58D" w14:textId="77777777" w:rsidTr="00870A6A">
        <w:tc>
          <w:tcPr>
            <w:tcW w:w="4604" w:type="dxa"/>
          </w:tcPr>
          <w:p w14:paraId="69DEF7F4" w14:textId="77777777" w:rsidR="00193F7F" w:rsidRPr="00AD5E2D" w:rsidRDefault="00193F7F" w:rsidP="00870A6A">
            <w:pPr>
              <w:tabs>
                <w:tab w:val="left" w:pos="3308"/>
              </w:tabs>
              <w:rPr>
                <w:b/>
                <w:bCs/>
              </w:rPr>
            </w:pPr>
            <w:r w:rsidRPr="00AD5E2D">
              <w:rPr>
                <w:b/>
                <w:bCs/>
              </w:rPr>
              <w:t>Kontaktdaten</w:t>
            </w:r>
          </w:p>
        </w:tc>
        <w:tc>
          <w:tcPr>
            <w:tcW w:w="4604" w:type="dxa"/>
          </w:tcPr>
          <w:p w14:paraId="29DB3597" w14:textId="77777777" w:rsidR="00193F7F" w:rsidRPr="00AD5E2D" w:rsidRDefault="00611CCB" w:rsidP="00870A6A">
            <w:pPr>
              <w:pStyle w:val="Kopfzeile"/>
              <w:spacing w:line="276" w:lineRule="auto"/>
            </w:pPr>
            <w:sdt>
              <w:sdtPr>
                <w:id w:val="1717077255"/>
                <w:placeholder>
                  <w:docPart w:val="253FC0CDDA5346B7982E615BB969EFE9"/>
                </w:placeholder>
                <w:showingPlcHdr/>
              </w:sdtPr>
              <w:sdtContent>
                <w:r w:rsidR="00193F7F" w:rsidRPr="00AD5E2D">
                  <w:rPr>
                    <w:rStyle w:val="Platzhaltertext"/>
                  </w:rPr>
                  <w:t>Klicken oder tippen Sie hier, um Text einzugeben.</w:t>
                </w:r>
              </w:sdtContent>
            </w:sdt>
          </w:p>
        </w:tc>
      </w:tr>
      <w:tr w:rsidR="00193F7F" w14:paraId="7E474585" w14:textId="77777777" w:rsidTr="00870A6A">
        <w:tc>
          <w:tcPr>
            <w:tcW w:w="4604" w:type="dxa"/>
          </w:tcPr>
          <w:p w14:paraId="7878B7F0" w14:textId="77777777" w:rsidR="00193F7F" w:rsidRPr="00AD5E2D" w:rsidRDefault="00193F7F" w:rsidP="00870A6A">
            <w:pPr>
              <w:tabs>
                <w:tab w:val="left" w:pos="3308"/>
              </w:tabs>
              <w:rPr>
                <w:b/>
                <w:bCs/>
              </w:rPr>
            </w:pPr>
            <w:r w:rsidRPr="00AD5E2D">
              <w:rPr>
                <w:b/>
                <w:bCs/>
              </w:rPr>
              <w:t>Ort, Datum</w:t>
            </w:r>
          </w:p>
        </w:tc>
        <w:sdt>
          <w:sdtPr>
            <w:id w:val="55827676"/>
            <w:placeholder>
              <w:docPart w:val="253FC0CDDA5346B7982E615BB969EFE9"/>
            </w:placeholder>
            <w:showingPlcHdr/>
          </w:sdtPr>
          <w:sdtContent>
            <w:tc>
              <w:tcPr>
                <w:tcW w:w="4604" w:type="dxa"/>
              </w:tcPr>
              <w:p w14:paraId="4A356A99" w14:textId="77777777" w:rsidR="00193F7F" w:rsidRDefault="00193F7F" w:rsidP="00870A6A">
                <w:pPr>
                  <w:tabs>
                    <w:tab w:val="left" w:pos="3308"/>
                  </w:tabs>
                </w:pPr>
                <w:r w:rsidRPr="00AD5E2D">
                  <w:rPr>
                    <w:rStyle w:val="Platzhaltertext"/>
                  </w:rPr>
                  <w:t>Klicken oder tippen Sie hier, um Text einzugeben.</w:t>
                </w:r>
              </w:p>
            </w:tc>
          </w:sdtContent>
        </w:sdt>
      </w:tr>
    </w:tbl>
    <w:p w14:paraId="3925081C" w14:textId="77777777" w:rsidR="00193F7F" w:rsidRDefault="00193F7F" w:rsidP="000F296F">
      <w:pPr>
        <w:spacing w:line="276" w:lineRule="auto"/>
        <w:rPr>
          <w:sz w:val="16"/>
          <w:szCs w:val="16"/>
        </w:rPr>
      </w:pPr>
    </w:p>
    <w:sectPr w:rsidR="00193F7F" w:rsidSect="00354365">
      <w:headerReference w:type="even" r:id="rId12"/>
      <w:headerReference w:type="default" r:id="rId13"/>
      <w:footerReference w:type="even" r:id="rId14"/>
      <w:footerReference w:type="default" r:id="rId15"/>
      <w:headerReference w:type="first" r:id="rId16"/>
      <w:footerReference w:type="first" r:id="rId17"/>
      <w:pgSz w:w="11906" w:h="16838"/>
      <w:pgMar w:top="2835" w:right="1270" w:bottom="184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95801" w14:textId="77777777" w:rsidR="00852F9D" w:rsidRDefault="00852F9D" w:rsidP="006C332C">
      <w:pPr>
        <w:spacing w:after="0" w:line="240" w:lineRule="auto"/>
      </w:pPr>
      <w:r>
        <w:separator/>
      </w:r>
    </w:p>
  </w:endnote>
  <w:endnote w:type="continuationSeparator" w:id="0">
    <w:p w14:paraId="7AF013F8" w14:textId="77777777" w:rsidR="00852F9D" w:rsidRDefault="00852F9D" w:rsidP="006C332C">
      <w:pPr>
        <w:spacing w:after="0" w:line="240" w:lineRule="auto"/>
      </w:pPr>
      <w:r>
        <w:continuationSeparator/>
      </w:r>
    </w:p>
  </w:endnote>
  <w:endnote w:type="continuationNotice" w:id="1">
    <w:p w14:paraId="5F9AA7C9" w14:textId="77777777" w:rsidR="00852F9D" w:rsidRDefault="00852F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 2014">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9FB5A" w14:textId="77777777" w:rsidR="00B134E9" w:rsidRDefault="00B134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280530922"/>
      <w:docPartObj>
        <w:docPartGallery w:val="Page Numbers (Bottom of Page)"/>
        <w:docPartUnique/>
      </w:docPartObj>
    </w:sdtPr>
    <w:sdtContent>
      <w:sdt>
        <w:sdtPr>
          <w:rPr>
            <w:sz w:val="17"/>
            <w:szCs w:val="17"/>
          </w:rPr>
          <w:id w:val="-1769616900"/>
          <w:docPartObj>
            <w:docPartGallery w:val="Page Numbers (Top of Page)"/>
            <w:docPartUnique/>
          </w:docPartObj>
        </w:sdtPr>
        <w:sdtContent>
          <w:p w14:paraId="28743FA7" w14:textId="77777777" w:rsidR="00E23431" w:rsidRPr="00FF522A" w:rsidRDefault="00E23431" w:rsidP="00FF522A">
            <w:pPr>
              <w:pStyle w:val="Fuzeile"/>
              <w:jc w:val="right"/>
              <w:rPr>
                <w:bCs/>
                <w:sz w:val="17"/>
                <w:szCs w:val="17"/>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3969"/>
              <w:gridCol w:w="2687"/>
            </w:tblGrid>
            <w:tr w:rsidR="00E23431" w14:paraId="2A7F542F" w14:textId="77777777" w:rsidTr="00E23431">
              <w:trPr>
                <w:trHeight w:hRule="exact" w:val="340"/>
              </w:trPr>
              <w:tc>
                <w:tcPr>
                  <w:tcW w:w="2552" w:type="dxa"/>
                  <w:vAlign w:val="center"/>
                  <w:hideMark/>
                </w:tcPr>
                <w:p w14:paraId="0EBAB460" w14:textId="77777777" w:rsidR="00E23431" w:rsidRDefault="00E23431" w:rsidP="00E23431">
                  <w:pPr>
                    <w:pStyle w:val="AbsenderAdressfelder"/>
                    <w:spacing w:line="160" w:lineRule="exact"/>
                    <w:ind w:right="-283"/>
                    <w:rPr>
                      <w:b w:val="0"/>
                    </w:rPr>
                  </w:pPr>
                  <w:r>
                    <w:rPr>
                      <w:b w:val="0"/>
                    </w:rPr>
                    <w:t>Landesanstalt für Medien NRW</w:t>
                  </w:r>
                  <w:r>
                    <w:rPr>
                      <w:b w:val="0"/>
                    </w:rPr>
                    <w:br/>
                    <w:t>Zollhof 2 · D-40221 Düsseldorf</w:t>
                  </w:r>
                </w:p>
              </w:tc>
              <w:tc>
                <w:tcPr>
                  <w:tcW w:w="3969" w:type="dxa"/>
                  <w:vAlign w:val="center"/>
                  <w:hideMark/>
                </w:tcPr>
                <w:p w14:paraId="2BA67E06" w14:textId="77777777" w:rsidR="00E23431" w:rsidRDefault="00E23431" w:rsidP="00E23431">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2D3D7A08" w14:textId="77777777" w:rsidR="00E23431" w:rsidRDefault="00E23431" w:rsidP="00E23431">
                  <w:pPr>
                    <w:pStyle w:val="AbsenderAdressfelder"/>
                    <w:spacing w:line="160" w:lineRule="exact"/>
                    <w:jc w:val="right"/>
                    <w:rPr>
                      <w:b w:val="0"/>
                    </w:rPr>
                  </w:pPr>
                  <w:r>
                    <w:rPr>
                      <w:b w:val="0"/>
                    </w:rPr>
                    <w:t>Stadtsparkasse Düsseldorf</w:t>
                  </w:r>
                  <w:r>
                    <w:rPr>
                      <w:b w:val="0"/>
                    </w:rPr>
                    <w:br/>
                    <w:t>DE 33 3005 0110 1006 4802 53</w:t>
                  </w:r>
                </w:p>
              </w:tc>
            </w:tr>
          </w:tbl>
          <w:p w14:paraId="71CD494A" w14:textId="77777777" w:rsidR="00E23431" w:rsidRPr="00FF522A" w:rsidRDefault="00E23431" w:rsidP="00FF522A">
            <w:pPr>
              <w:pStyle w:val="Fuzeile"/>
              <w:jc w:val="right"/>
              <w:rPr>
                <w:bCs/>
                <w:sz w:val="17"/>
                <w:szCs w:val="17"/>
              </w:rPr>
            </w:pPr>
          </w:p>
          <w:p w14:paraId="6B81A141" w14:textId="77777777" w:rsidR="007740BE" w:rsidRPr="00FF522A" w:rsidRDefault="007740BE" w:rsidP="00FF522A">
            <w:pPr>
              <w:pStyle w:val="Fuzeile"/>
              <w:jc w:val="right"/>
              <w:rPr>
                <w:sz w:val="17"/>
                <w:szCs w:val="17"/>
              </w:rPr>
            </w:pPr>
            <w:r w:rsidRPr="00FF522A">
              <w:rPr>
                <w:bCs/>
                <w:sz w:val="17"/>
                <w:szCs w:val="17"/>
              </w:rPr>
              <w:fldChar w:fldCharType="begin"/>
            </w:r>
            <w:r w:rsidRPr="00FF522A">
              <w:rPr>
                <w:bCs/>
                <w:sz w:val="17"/>
                <w:szCs w:val="17"/>
              </w:rPr>
              <w:instrText>PAGE</w:instrText>
            </w:r>
            <w:r w:rsidRPr="00FF522A">
              <w:rPr>
                <w:bCs/>
                <w:sz w:val="17"/>
                <w:szCs w:val="17"/>
              </w:rPr>
              <w:fldChar w:fldCharType="separate"/>
            </w:r>
            <w:r w:rsidR="00E23431">
              <w:rPr>
                <w:bCs/>
                <w:noProof/>
                <w:sz w:val="17"/>
                <w:szCs w:val="17"/>
              </w:rPr>
              <w:t>7</w:t>
            </w:r>
            <w:r w:rsidRPr="00FF522A">
              <w:rPr>
                <w:bCs/>
                <w:sz w:val="17"/>
                <w:szCs w:val="17"/>
              </w:rPr>
              <w:fldChar w:fldCharType="end"/>
            </w:r>
            <w:r w:rsidRPr="00FF522A">
              <w:rPr>
                <w:sz w:val="17"/>
                <w:szCs w:val="17"/>
              </w:rPr>
              <w:t>/</w:t>
            </w:r>
            <w:r w:rsidRPr="00FF522A">
              <w:rPr>
                <w:bCs/>
                <w:sz w:val="17"/>
                <w:szCs w:val="17"/>
              </w:rPr>
              <w:fldChar w:fldCharType="begin"/>
            </w:r>
            <w:r w:rsidRPr="00FF522A">
              <w:rPr>
                <w:bCs/>
                <w:sz w:val="17"/>
                <w:szCs w:val="17"/>
              </w:rPr>
              <w:instrText>NUMPAGES</w:instrText>
            </w:r>
            <w:r w:rsidRPr="00FF522A">
              <w:rPr>
                <w:bCs/>
                <w:sz w:val="17"/>
                <w:szCs w:val="17"/>
              </w:rPr>
              <w:fldChar w:fldCharType="separate"/>
            </w:r>
            <w:r w:rsidR="00E23431">
              <w:rPr>
                <w:bCs/>
                <w:noProof/>
                <w:sz w:val="17"/>
                <w:szCs w:val="17"/>
              </w:rPr>
              <w:t>7</w:t>
            </w:r>
            <w:r w:rsidRPr="00FF522A">
              <w:rPr>
                <w:bCs/>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20D02" w14:textId="77777777" w:rsidR="00B134E9" w:rsidRDefault="00B134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829F2" w14:textId="77777777" w:rsidR="00852F9D" w:rsidRDefault="00852F9D" w:rsidP="006C332C">
      <w:pPr>
        <w:spacing w:after="0" w:line="240" w:lineRule="auto"/>
      </w:pPr>
      <w:r>
        <w:separator/>
      </w:r>
    </w:p>
  </w:footnote>
  <w:footnote w:type="continuationSeparator" w:id="0">
    <w:p w14:paraId="75524C54" w14:textId="77777777" w:rsidR="00852F9D" w:rsidRDefault="00852F9D" w:rsidP="006C332C">
      <w:pPr>
        <w:spacing w:after="0" w:line="240" w:lineRule="auto"/>
      </w:pPr>
      <w:r>
        <w:continuationSeparator/>
      </w:r>
    </w:p>
  </w:footnote>
  <w:footnote w:type="continuationNotice" w:id="1">
    <w:p w14:paraId="52D65593" w14:textId="77777777" w:rsidR="00852F9D" w:rsidRDefault="00852F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90765" w14:textId="77777777" w:rsidR="00B134E9" w:rsidRDefault="00B134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DB682" w14:textId="77777777" w:rsidR="006C332C" w:rsidRPr="00534AD1" w:rsidRDefault="006C332C">
    <w:pPr>
      <w:pStyle w:val="Kopfzeile"/>
    </w:pPr>
    <w:r w:rsidRPr="00534AD1">
      <w:rPr>
        <w:noProof/>
        <w:lang w:eastAsia="de-DE"/>
      </w:rPr>
      <w:drawing>
        <wp:anchor distT="0" distB="0" distL="114300" distR="114300" simplePos="0" relativeHeight="251658240" behindDoc="1" locked="1" layoutInCell="1" allowOverlap="1" wp14:anchorId="3F5CA3D0" wp14:editId="60052E77">
          <wp:simplePos x="0" y="0"/>
          <wp:positionH relativeFrom="leftMargin">
            <wp:posOffset>-10795</wp:posOffset>
          </wp:positionH>
          <wp:positionV relativeFrom="topMargin">
            <wp:posOffset>3810</wp:posOffset>
          </wp:positionV>
          <wp:extent cx="7574400" cy="10713600"/>
          <wp:effectExtent l="0" t="0" r="762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E2AE" w14:textId="77777777" w:rsidR="00B134E9" w:rsidRDefault="00B134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2CE5"/>
    <w:multiLevelType w:val="hybridMultilevel"/>
    <w:tmpl w:val="1834F608"/>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1" w15:restartNumberingAfterBreak="0">
    <w:nsid w:val="04141590"/>
    <w:multiLevelType w:val="hybridMultilevel"/>
    <w:tmpl w:val="EAF08D0A"/>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430E5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4" w15:restartNumberingAfterBreak="0">
    <w:nsid w:val="16480103"/>
    <w:multiLevelType w:val="hybridMultilevel"/>
    <w:tmpl w:val="1318C15E"/>
    <w:lvl w:ilvl="0" w:tplc="BC242268">
      <w:start w:val="1"/>
      <w:numFmt w:val="decimal"/>
      <w:lvlText w:val="%1."/>
      <w:lvlJc w:val="left"/>
      <w:pPr>
        <w:ind w:left="720" w:hanging="360"/>
      </w:pPr>
    </w:lvl>
    <w:lvl w:ilvl="1" w:tplc="45262056">
      <w:start w:val="1"/>
      <w:numFmt w:val="decimal"/>
      <w:lvlText w:val="%2."/>
      <w:lvlJc w:val="left"/>
      <w:pPr>
        <w:ind w:left="720" w:hanging="360"/>
      </w:pPr>
    </w:lvl>
    <w:lvl w:ilvl="2" w:tplc="F6245ABE">
      <w:start w:val="1"/>
      <w:numFmt w:val="decimal"/>
      <w:lvlText w:val="%3."/>
      <w:lvlJc w:val="left"/>
      <w:pPr>
        <w:ind w:left="720" w:hanging="360"/>
      </w:pPr>
    </w:lvl>
    <w:lvl w:ilvl="3" w:tplc="ABBAADE2">
      <w:start w:val="1"/>
      <w:numFmt w:val="decimal"/>
      <w:lvlText w:val="%4."/>
      <w:lvlJc w:val="left"/>
      <w:pPr>
        <w:ind w:left="720" w:hanging="360"/>
      </w:pPr>
    </w:lvl>
    <w:lvl w:ilvl="4" w:tplc="554A80C2">
      <w:start w:val="1"/>
      <w:numFmt w:val="decimal"/>
      <w:lvlText w:val="%5."/>
      <w:lvlJc w:val="left"/>
      <w:pPr>
        <w:ind w:left="720" w:hanging="360"/>
      </w:pPr>
    </w:lvl>
    <w:lvl w:ilvl="5" w:tplc="1A4C1D4A">
      <w:start w:val="1"/>
      <w:numFmt w:val="decimal"/>
      <w:lvlText w:val="%6."/>
      <w:lvlJc w:val="left"/>
      <w:pPr>
        <w:ind w:left="720" w:hanging="360"/>
      </w:pPr>
    </w:lvl>
    <w:lvl w:ilvl="6" w:tplc="13D8BD4C">
      <w:start w:val="1"/>
      <w:numFmt w:val="decimal"/>
      <w:lvlText w:val="%7."/>
      <w:lvlJc w:val="left"/>
      <w:pPr>
        <w:ind w:left="720" w:hanging="360"/>
      </w:pPr>
    </w:lvl>
    <w:lvl w:ilvl="7" w:tplc="8BD863AA">
      <w:start w:val="1"/>
      <w:numFmt w:val="decimal"/>
      <w:lvlText w:val="%8."/>
      <w:lvlJc w:val="left"/>
      <w:pPr>
        <w:ind w:left="720" w:hanging="360"/>
      </w:pPr>
    </w:lvl>
    <w:lvl w:ilvl="8" w:tplc="E1D89ED0">
      <w:start w:val="1"/>
      <w:numFmt w:val="decimal"/>
      <w:lvlText w:val="%9."/>
      <w:lvlJc w:val="left"/>
      <w:pPr>
        <w:ind w:left="720" w:hanging="360"/>
      </w:pPr>
    </w:lvl>
  </w:abstractNum>
  <w:abstractNum w:abstractNumId="5" w15:restartNumberingAfterBreak="0">
    <w:nsid w:val="18EE0C01"/>
    <w:multiLevelType w:val="hybridMultilevel"/>
    <w:tmpl w:val="4C2A75FA"/>
    <w:lvl w:ilvl="0" w:tplc="D8E2022C">
      <w:numFmt w:val="bullet"/>
      <w:lvlText w:val="-"/>
      <w:lvlJc w:val="left"/>
      <w:pPr>
        <w:ind w:left="1210" w:hanging="360"/>
      </w:pPr>
      <w:rPr>
        <w:rFonts w:ascii="Arial" w:eastAsiaTheme="minorHAnsi" w:hAnsi="Arial" w:cs="Aria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6" w15:restartNumberingAfterBreak="0">
    <w:nsid w:val="1B067757"/>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7" w15:restartNumberingAfterBreak="0">
    <w:nsid w:val="22C93B35"/>
    <w:multiLevelType w:val="hybridMultilevel"/>
    <w:tmpl w:val="643000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462886"/>
    <w:multiLevelType w:val="hybridMultilevel"/>
    <w:tmpl w:val="A9C45C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5860CA"/>
    <w:multiLevelType w:val="hybridMultilevel"/>
    <w:tmpl w:val="BF8E3D92"/>
    <w:lvl w:ilvl="0" w:tplc="D8E2022C">
      <w:numFmt w:val="bullet"/>
      <w:lvlText w:val="-"/>
      <w:lvlJc w:val="left"/>
      <w:pPr>
        <w:ind w:left="785" w:hanging="360"/>
      </w:pPr>
      <w:rPr>
        <w:rFonts w:ascii="Arial" w:eastAsiaTheme="minorHAnsi"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0" w15:restartNumberingAfterBreak="0">
    <w:nsid w:val="26DE54ED"/>
    <w:multiLevelType w:val="hybridMultilevel"/>
    <w:tmpl w:val="AF52509A"/>
    <w:lvl w:ilvl="0" w:tplc="CEF292E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7686840"/>
    <w:multiLevelType w:val="hybridMultilevel"/>
    <w:tmpl w:val="8C842272"/>
    <w:lvl w:ilvl="0" w:tplc="33EADE6A">
      <w:start w:val="1"/>
      <w:numFmt w:val="decimal"/>
      <w:lvlText w:val="%1."/>
      <w:lvlJc w:val="left"/>
      <w:pPr>
        <w:ind w:left="280" w:firstLine="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DB7088E"/>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3"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D16537"/>
    <w:multiLevelType w:val="hybridMultilevel"/>
    <w:tmpl w:val="767E554E"/>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15" w15:restartNumberingAfterBreak="0">
    <w:nsid w:val="4470452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6" w15:restartNumberingAfterBreak="0">
    <w:nsid w:val="4BBA6AC3"/>
    <w:multiLevelType w:val="hybridMultilevel"/>
    <w:tmpl w:val="F126CD9A"/>
    <w:lvl w:ilvl="0" w:tplc="896C586E">
      <w:start w:val="1"/>
      <w:numFmt w:val="decimal"/>
      <w:pStyle w:val="Unter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164929"/>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8" w15:restartNumberingAfterBreak="0">
    <w:nsid w:val="5164205E"/>
    <w:multiLevelType w:val="multilevel"/>
    <w:tmpl w:val="7F846EE8"/>
    <w:lvl w:ilvl="0">
      <w:start w:val="1"/>
      <w:numFmt w:val="upperRoman"/>
      <w:lvlText w:val="%1."/>
      <w:lvlJc w:val="right"/>
      <w:pPr>
        <w:ind w:left="360" w:hanging="360"/>
      </w:pPr>
      <w:rPr>
        <w:rFonts w:hint="default"/>
        <w:b/>
        <w:i w:val="0"/>
        <w:caps w:val="0"/>
        <w:strike w:val="0"/>
        <w:dstrike w:val="0"/>
        <w:vanish w:val="0"/>
        <w:color w:val="000000" w:themeColor="text1"/>
        <w:sz w:val="28"/>
        <w:vertAlign w:val="baseline"/>
      </w:rPr>
    </w:lvl>
    <w:lvl w:ilvl="1">
      <w:start w:val="1"/>
      <w:numFmt w:val="decimal"/>
      <w:lvlText w:val="%1.%2"/>
      <w:lvlJc w:val="left"/>
      <w:pPr>
        <w:ind w:left="567" w:hanging="567"/>
      </w:pPr>
      <w:rPr>
        <w:rFonts w:ascii="Arial Narrow" w:hAnsi="Arial Narrow" w:hint="default"/>
        <w:b/>
        <w:i w:val="0"/>
        <w:caps w:val="0"/>
        <w:strike w:val="0"/>
        <w:dstrike w:val="0"/>
        <w:vanish w:val="0"/>
        <w:color w:val="000000" w:themeColor="text1"/>
        <w:sz w:val="24"/>
        <w:vertAlign w:val="baseline"/>
      </w:rPr>
    </w:lvl>
    <w:lvl w:ilvl="2">
      <w:start w:val="1"/>
      <w:numFmt w:val="decimal"/>
      <w:pStyle w:val="berschrift111"/>
      <w:lvlText w:val="%1.%2.%3"/>
      <w:lvlJc w:val="left"/>
      <w:pPr>
        <w:ind w:left="737" w:hanging="737"/>
      </w:pPr>
      <w:rPr>
        <w:rFonts w:ascii="Arial Narrow" w:hAnsi="Arial Narrow" w:hint="default"/>
        <w:b/>
        <w:i w:val="0"/>
        <w:caps/>
        <w:spacing w:val="-4"/>
        <w:sz w:val="24"/>
      </w:rPr>
    </w:lvl>
    <w:lvl w:ilvl="3">
      <w:start w:val="1"/>
      <w:numFmt w:val="decimal"/>
      <w:lvlText w:val="(%4)"/>
      <w:lvlJc w:val="left"/>
      <w:pPr>
        <w:ind w:left="0" w:hanging="357"/>
      </w:pPr>
      <w:rPr>
        <w:rFonts w:hint="default"/>
      </w:rPr>
    </w:lvl>
    <w:lvl w:ilvl="4">
      <w:start w:val="1"/>
      <w:numFmt w:val="lowerLetter"/>
      <w:lvlText w:val="(%5)"/>
      <w:lvlJc w:val="left"/>
      <w:pPr>
        <w:ind w:left="0" w:hanging="357"/>
      </w:pPr>
      <w:rPr>
        <w:rFonts w:hint="default"/>
      </w:rPr>
    </w:lvl>
    <w:lvl w:ilvl="5">
      <w:start w:val="1"/>
      <w:numFmt w:val="lowerRoman"/>
      <w:lvlText w:val="(%6)"/>
      <w:lvlJc w:val="left"/>
      <w:pPr>
        <w:ind w:left="0" w:hanging="357"/>
      </w:pPr>
      <w:rPr>
        <w:rFonts w:hint="default"/>
      </w:rPr>
    </w:lvl>
    <w:lvl w:ilvl="6">
      <w:start w:val="1"/>
      <w:numFmt w:val="decimal"/>
      <w:lvlText w:val="%7."/>
      <w:lvlJc w:val="left"/>
      <w:pPr>
        <w:ind w:left="0" w:hanging="357"/>
      </w:pPr>
      <w:rPr>
        <w:rFonts w:hint="default"/>
      </w:rPr>
    </w:lvl>
    <w:lvl w:ilvl="7">
      <w:start w:val="1"/>
      <w:numFmt w:val="lowerLetter"/>
      <w:lvlText w:val="%8."/>
      <w:lvlJc w:val="left"/>
      <w:pPr>
        <w:ind w:left="0" w:hanging="357"/>
      </w:pPr>
      <w:rPr>
        <w:rFonts w:hint="default"/>
      </w:rPr>
    </w:lvl>
    <w:lvl w:ilvl="8">
      <w:start w:val="1"/>
      <w:numFmt w:val="lowerRoman"/>
      <w:lvlText w:val="%9."/>
      <w:lvlJc w:val="left"/>
      <w:pPr>
        <w:ind w:left="0" w:hanging="357"/>
      </w:pPr>
      <w:rPr>
        <w:rFonts w:hint="default"/>
      </w:rPr>
    </w:lvl>
  </w:abstractNum>
  <w:abstractNum w:abstractNumId="19"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9C51DD8"/>
    <w:multiLevelType w:val="hybridMultilevel"/>
    <w:tmpl w:val="88DA90FA"/>
    <w:lvl w:ilvl="0" w:tplc="5A0AB2DE">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3EE4D0">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32AFBE2">
      <w:start w:val="1"/>
      <w:numFmt w:val="bullet"/>
      <w:lvlText w:val="•"/>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CE2254E">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8CE3E">
      <w:start w:val="1"/>
      <w:numFmt w:val="bullet"/>
      <w:lvlText w:val="o"/>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442D12C">
      <w:start w:val="1"/>
      <w:numFmt w:val="bullet"/>
      <w:lvlText w:val="▪"/>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CC41E82">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9129050">
      <w:start w:val="1"/>
      <w:numFmt w:val="bullet"/>
      <w:lvlText w:val="o"/>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98894C8">
      <w:start w:val="1"/>
      <w:numFmt w:val="bullet"/>
      <w:lvlText w:val="▪"/>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FD546FB"/>
    <w:multiLevelType w:val="hybridMultilevel"/>
    <w:tmpl w:val="EA369E54"/>
    <w:lvl w:ilvl="0" w:tplc="C3A6556E">
      <w:start w:val="1"/>
      <w:numFmt w:val="upp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353310F"/>
    <w:multiLevelType w:val="hybridMultilevel"/>
    <w:tmpl w:val="852EBD86"/>
    <w:lvl w:ilvl="0" w:tplc="CEB69A06">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9B21F97"/>
    <w:multiLevelType w:val="multilevel"/>
    <w:tmpl w:val="B2341304"/>
    <w:lvl w:ilvl="0">
      <w:start w:val="1"/>
      <w:numFmt w:val="decimal"/>
      <w:lvlText w:val="%1."/>
      <w:lvlJc w:val="left"/>
      <w:pPr>
        <w:ind w:left="425" w:hanging="425"/>
      </w:pPr>
      <w:rPr>
        <w:rFonts w:ascii="Arial" w:hAnsi="Arial" w:hint="default"/>
        <w:i w:val="0"/>
        <w:iCs/>
        <w:caps w:val="0"/>
        <w:strike w:val="0"/>
        <w:dstrike w:val="0"/>
        <w:vanish w:val="0"/>
        <w:color w:val="auto"/>
        <w:sz w:val="19"/>
        <w:vertAlign w:val="baseline"/>
      </w:rPr>
    </w:lvl>
    <w:lvl w:ilvl="1">
      <w:start w:val="1"/>
      <w:numFmt w:val="bullet"/>
      <w:lvlText w:val=""/>
      <w:lvlJc w:val="left"/>
      <w:pPr>
        <w:ind w:left="1001" w:hanging="360"/>
      </w:pPr>
      <w:rPr>
        <w:rFonts w:ascii="Wingdings" w:hAnsi="Wingding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4" w15:restartNumberingAfterBreak="0">
    <w:nsid w:val="70D741E1"/>
    <w:multiLevelType w:val="hybridMultilevel"/>
    <w:tmpl w:val="AE1CF2EA"/>
    <w:lvl w:ilvl="0" w:tplc="8F285E44">
      <w:numFmt w:val="bullet"/>
      <w:lvlText w:val="-"/>
      <w:lvlJc w:val="left"/>
      <w:pPr>
        <w:ind w:left="785" w:hanging="360"/>
      </w:pPr>
      <w:rPr>
        <w:rFonts w:ascii="Arial" w:eastAsiaTheme="minorHAnsi"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5" w15:restartNumberingAfterBreak="0">
    <w:nsid w:val="7285308F"/>
    <w:multiLevelType w:val="hybridMultilevel"/>
    <w:tmpl w:val="567EA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A14E03"/>
    <w:multiLevelType w:val="multilevel"/>
    <w:tmpl w:val="DE7E2292"/>
    <w:lvl w:ilvl="0">
      <w:start w:val="1"/>
      <w:numFmt w:val="decimal"/>
      <w:lvlText w:val="%1."/>
      <w:lvlJc w:val="left"/>
      <w:pPr>
        <w:ind w:left="425" w:hanging="425"/>
      </w:pPr>
      <w:rPr>
        <w:rFonts w:ascii="Arial" w:hAnsi="Arial" w:hint="default"/>
        <w:i w:val="0"/>
        <w:iCs/>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7" w15:restartNumberingAfterBreak="0">
    <w:nsid w:val="78F21CAE"/>
    <w:multiLevelType w:val="hybridMultilevel"/>
    <w:tmpl w:val="D1A8DB54"/>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9324441">
    <w:abstractNumId w:val="17"/>
  </w:num>
  <w:num w:numId="2" w16cid:durableId="709457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76969">
    <w:abstractNumId w:val="10"/>
  </w:num>
  <w:num w:numId="4" w16cid:durableId="1412854044">
    <w:abstractNumId w:val="12"/>
  </w:num>
  <w:num w:numId="5" w16cid:durableId="2013991278">
    <w:abstractNumId w:val="23"/>
  </w:num>
  <w:num w:numId="6" w16cid:durableId="705835254">
    <w:abstractNumId w:val="7"/>
  </w:num>
  <w:num w:numId="7" w16cid:durableId="899704450">
    <w:abstractNumId w:val="25"/>
  </w:num>
  <w:num w:numId="8" w16cid:durableId="1531986918">
    <w:abstractNumId w:val="27"/>
  </w:num>
  <w:num w:numId="9" w16cid:durableId="1647274007">
    <w:abstractNumId w:val="1"/>
  </w:num>
  <w:num w:numId="10" w16cid:durableId="1887522047">
    <w:abstractNumId w:val="6"/>
  </w:num>
  <w:num w:numId="11" w16cid:durableId="10849589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1610009">
    <w:abstractNumId w:val="15"/>
  </w:num>
  <w:num w:numId="13" w16cid:durableId="19957217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2959674">
    <w:abstractNumId w:val="2"/>
  </w:num>
  <w:num w:numId="15" w16cid:durableId="1516922152">
    <w:abstractNumId w:val="3"/>
  </w:num>
  <w:num w:numId="16" w16cid:durableId="1863400107">
    <w:abstractNumId w:val="26"/>
  </w:num>
  <w:num w:numId="17" w16cid:durableId="1267930970">
    <w:abstractNumId w:val="20"/>
  </w:num>
  <w:num w:numId="18" w16cid:durableId="61175867">
    <w:abstractNumId w:val="11"/>
  </w:num>
  <w:num w:numId="19" w16cid:durableId="1682391006">
    <w:abstractNumId w:val="9"/>
  </w:num>
  <w:num w:numId="20" w16cid:durableId="1293559747">
    <w:abstractNumId w:val="5"/>
  </w:num>
  <w:num w:numId="21" w16cid:durableId="1703359005">
    <w:abstractNumId w:val="24"/>
  </w:num>
  <w:num w:numId="22" w16cid:durableId="354430231">
    <w:abstractNumId w:val="22"/>
  </w:num>
  <w:num w:numId="23" w16cid:durableId="269512636">
    <w:abstractNumId w:val="21"/>
  </w:num>
  <w:num w:numId="24" w16cid:durableId="974682366">
    <w:abstractNumId w:val="0"/>
  </w:num>
  <w:num w:numId="25" w16cid:durableId="1859540425">
    <w:abstractNumId w:val="16"/>
  </w:num>
  <w:num w:numId="26" w16cid:durableId="638614287">
    <w:abstractNumId w:val="16"/>
    <w:lvlOverride w:ilvl="0">
      <w:startOverride w:val="1"/>
    </w:lvlOverride>
  </w:num>
  <w:num w:numId="27" w16cid:durableId="618879370">
    <w:abstractNumId w:val="14"/>
  </w:num>
  <w:num w:numId="28" w16cid:durableId="402992805">
    <w:abstractNumId w:val="4"/>
  </w:num>
  <w:num w:numId="29" w16cid:durableId="1102381082">
    <w:abstractNumId w:val="16"/>
    <w:lvlOverride w:ilvl="0">
      <w:startOverride w:val="1"/>
    </w:lvlOverride>
  </w:num>
  <w:num w:numId="30" w16cid:durableId="641620175">
    <w:abstractNumId w:val="18"/>
  </w:num>
  <w:num w:numId="31" w16cid:durableId="1016465799">
    <w:abstractNumId w:val="16"/>
    <w:lvlOverride w:ilvl="0">
      <w:startOverride w:val="1"/>
    </w:lvlOverride>
  </w:num>
  <w:num w:numId="32" w16cid:durableId="202253766">
    <w:abstractNumId w:val="16"/>
    <w:lvlOverride w:ilvl="0">
      <w:startOverride w:val="1"/>
    </w:lvlOverride>
  </w:num>
  <w:num w:numId="33" w16cid:durableId="12162831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CZKwdhSUoweT5ynVO5ssbWoZclyIJ3yE+BKEyTUMVIFIZ4cHHWyp1ZmVEGtauWIszALk3yvQ53HBeY4qJI3BJw==" w:salt="2M53trZGlH3Sycq9s/ICN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7"/>
    <w:rsid w:val="00000E2A"/>
    <w:rsid w:val="00001699"/>
    <w:rsid w:val="000033AB"/>
    <w:rsid w:val="000059DE"/>
    <w:rsid w:val="00007F1E"/>
    <w:rsid w:val="00026461"/>
    <w:rsid w:val="0003607C"/>
    <w:rsid w:val="000374AB"/>
    <w:rsid w:val="00041DCA"/>
    <w:rsid w:val="00044663"/>
    <w:rsid w:val="000514B7"/>
    <w:rsid w:val="00057C82"/>
    <w:rsid w:val="00065503"/>
    <w:rsid w:val="000676BD"/>
    <w:rsid w:val="00067F32"/>
    <w:rsid w:val="00077CAF"/>
    <w:rsid w:val="000818BA"/>
    <w:rsid w:val="00085C67"/>
    <w:rsid w:val="00086080"/>
    <w:rsid w:val="0009190A"/>
    <w:rsid w:val="000A157E"/>
    <w:rsid w:val="000A16C6"/>
    <w:rsid w:val="000A1DB5"/>
    <w:rsid w:val="000A4A85"/>
    <w:rsid w:val="000A771D"/>
    <w:rsid w:val="000B016B"/>
    <w:rsid w:val="000B33A0"/>
    <w:rsid w:val="000C15DA"/>
    <w:rsid w:val="000C3053"/>
    <w:rsid w:val="000C345B"/>
    <w:rsid w:val="000D622A"/>
    <w:rsid w:val="000E1BD2"/>
    <w:rsid w:val="000E4D4E"/>
    <w:rsid w:val="000E4EF0"/>
    <w:rsid w:val="000E57D5"/>
    <w:rsid w:val="000E7F89"/>
    <w:rsid w:val="000F296F"/>
    <w:rsid w:val="000F2EF3"/>
    <w:rsid w:val="000F3020"/>
    <w:rsid w:val="000F3596"/>
    <w:rsid w:val="000F4824"/>
    <w:rsid w:val="0010738C"/>
    <w:rsid w:val="00111C32"/>
    <w:rsid w:val="00121FB9"/>
    <w:rsid w:val="001225DF"/>
    <w:rsid w:val="00126D58"/>
    <w:rsid w:val="001277FB"/>
    <w:rsid w:val="0012786D"/>
    <w:rsid w:val="00132105"/>
    <w:rsid w:val="00141C5D"/>
    <w:rsid w:val="001540CA"/>
    <w:rsid w:val="001571ED"/>
    <w:rsid w:val="0015748C"/>
    <w:rsid w:val="001576A3"/>
    <w:rsid w:val="001625B6"/>
    <w:rsid w:val="00164417"/>
    <w:rsid w:val="001667AA"/>
    <w:rsid w:val="00167921"/>
    <w:rsid w:val="00173FF8"/>
    <w:rsid w:val="0017661D"/>
    <w:rsid w:val="00182AEC"/>
    <w:rsid w:val="00182F13"/>
    <w:rsid w:val="00190C7C"/>
    <w:rsid w:val="00193F7F"/>
    <w:rsid w:val="001A5C10"/>
    <w:rsid w:val="001A7B17"/>
    <w:rsid w:val="001B4B21"/>
    <w:rsid w:val="001B7169"/>
    <w:rsid w:val="001C0478"/>
    <w:rsid w:val="001C11D2"/>
    <w:rsid w:val="001C15D8"/>
    <w:rsid w:val="001C2DFC"/>
    <w:rsid w:val="001D3493"/>
    <w:rsid w:val="001D7702"/>
    <w:rsid w:val="001E4A64"/>
    <w:rsid w:val="001F028F"/>
    <w:rsid w:val="001F184F"/>
    <w:rsid w:val="001F29CE"/>
    <w:rsid w:val="001F438A"/>
    <w:rsid w:val="001F5186"/>
    <w:rsid w:val="00200BBD"/>
    <w:rsid w:val="00200FD3"/>
    <w:rsid w:val="00204896"/>
    <w:rsid w:val="00207C63"/>
    <w:rsid w:val="00210A6C"/>
    <w:rsid w:val="00211699"/>
    <w:rsid w:val="002122E8"/>
    <w:rsid w:val="00214125"/>
    <w:rsid w:val="00214AF3"/>
    <w:rsid w:val="00231A71"/>
    <w:rsid w:val="00231D1D"/>
    <w:rsid w:val="00237B80"/>
    <w:rsid w:val="00245219"/>
    <w:rsid w:val="00253673"/>
    <w:rsid w:val="00263B9B"/>
    <w:rsid w:val="0026578B"/>
    <w:rsid w:val="00267CE1"/>
    <w:rsid w:val="00270BF6"/>
    <w:rsid w:val="00272E18"/>
    <w:rsid w:val="0027797C"/>
    <w:rsid w:val="00277B92"/>
    <w:rsid w:val="0028688F"/>
    <w:rsid w:val="0029180F"/>
    <w:rsid w:val="00294991"/>
    <w:rsid w:val="00294B26"/>
    <w:rsid w:val="00294BA6"/>
    <w:rsid w:val="002A0601"/>
    <w:rsid w:val="002A1847"/>
    <w:rsid w:val="002A342D"/>
    <w:rsid w:val="002A4BAE"/>
    <w:rsid w:val="002B368F"/>
    <w:rsid w:val="002B5C78"/>
    <w:rsid w:val="002D00A6"/>
    <w:rsid w:val="002D2AC1"/>
    <w:rsid w:val="002D3581"/>
    <w:rsid w:val="002D45B4"/>
    <w:rsid w:val="002D600E"/>
    <w:rsid w:val="002E0209"/>
    <w:rsid w:val="002E07F9"/>
    <w:rsid w:val="002F64E8"/>
    <w:rsid w:val="002F7C0B"/>
    <w:rsid w:val="003115AE"/>
    <w:rsid w:val="00312D1E"/>
    <w:rsid w:val="003202C8"/>
    <w:rsid w:val="00323249"/>
    <w:rsid w:val="00330042"/>
    <w:rsid w:val="00334A53"/>
    <w:rsid w:val="00337976"/>
    <w:rsid w:val="003451BA"/>
    <w:rsid w:val="00345A53"/>
    <w:rsid w:val="00347592"/>
    <w:rsid w:val="00352990"/>
    <w:rsid w:val="00354365"/>
    <w:rsid w:val="0037620E"/>
    <w:rsid w:val="0037677B"/>
    <w:rsid w:val="00376842"/>
    <w:rsid w:val="00377036"/>
    <w:rsid w:val="00377C1A"/>
    <w:rsid w:val="00377F14"/>
    <w:rsid w:val="00385CE0"/>
    <w:rsid w:val="003868E9"/>
    <w:rsid w:val="0039331E"/>
    <w:rsid w:val="00395520"/>
    <w:rsid w:val="003959D8"/>
    <w:rsid w:val="003A1692"/>
    <w:rsid w:val="003A2354"/>
    <w:rsid w:val="003A76E1"/>
    <w:rsid w:val="003B1C29"/>
    <w:rsid w:val="003B42A5"/>
    <w:rsid w:val="003B577D"/>
    <w:rsid w:val="003B57C9"/>
    <w:rsid w:val="003B7FC9"/>
    <w:rsid w:val="003C13F9"/>
    <w:rsid w:val="003C3207"/>
    <w:rsid w:val="003C3E0A"/>
    <w:rsid w:val="003C4133"/>
    <w:rsid w:val="003C6523"/>
    <w:rsid w:val="003D2B70"/>
    <w:rsid w:val="003E0981"/>
    <w:rsid w:val="003E2B8B"/>
    <w:rsid w:val="003F0AE1"/>
    <w:rsid w:val="003F3673"/>
    <w:rsid w:val="003F73AE"/>
    <w:rsid w:val="0040610B"/>
    <w:rsid w:val="00410557"/>
    <w:rsid w:val="00411985"/>
    <w:rsid w:val="004155EC"/>
    <w:rsid w:val="004169D4"/>
    <w:rsid w:val="00421397"/>
    <w:rsid w:val="00423CA4"/>
    <w:rsid w:val="0042658D"/>
    <w:rsid w:val="00432261"/>
    <w:rsid w:val="004327EC"/>
    <w:rsid w:val="00433FD1"/>
    <w:rsid w:val="004405EF"/>
    <w:rsid w:val="00441A62"/>
    <w:rsid w:val="00442FD1"/>
    <w:rsid w:val="00451404"/>
    <w:rsid w:val="004566C9"/>
    <w:rsid w:val="00473570"/>
    <w:rsid w:val="0047519C"/>
    <w:rsid w:val="00476369"/>
    <w:rsid w:val="00487CCB"/>
    <w:rsid w:val="004915BE"/>
    <w:rsid w:val="004922BE"/>
    <w:rsid w:val="004939FB"/>
    <w:rsid w:val="004953DF"/>
    <w:rsid w:val="004A3287"/>
    <w:rsid w:val="004A4317"/>
    <w:rsid w:val="004A621E"/>
    <w:rsid w:val="004A671C"/>
    <w:rsid w:val="004B016B"/>
    <w:rsid w:val="004B0C4E"/>
    <w:rsid w:val="004B7771"/>
    <w:rsid w:val="004C39BA"/>
    <w:rsid w:val="004D05E0"/>
    <w:rsid w:val="004D0A31"/>
    <w:rsid w:val="004D4C89"/>
    <w:rsid w:val="004E48FD"/>
    <w:rsid w:val="004E5521"/>
    <w:rsid w:val="004E597A"/>
    <w:rsid w:val="004F609D"/>
    <w:rsid w:val="00507815"/>
    <w:rsid w:val="00517B70"/>
    <w:rsid w:val="0052159D"/>
    <w:rsid w:val="00523F5D"/>
    <w:rsid w:val="00525A83"/>
    <w:rsid w:val="00531B62"/>
    <w:rsid w:val="00534AD1"/>
    <w:rsid w:val="0053580B"/>
    <w:rsid w:val="005362A9"/>
    <w:rsid w:val="005439D1"/>
    <w:rsid w:val="00550D5B"/>
    <w:rsid w:val="00553554"/>
    <w:rsid w:val="0055459F"/>
    <w:rsid w:val="005549D8"/>
    <w:rsid w:val="00555FDF"/>
    <w:rsid w:val="0057222C"/>
    <w:rsid w:val="0057391B"/>
    <w:rsid w:val="0057726C"/>
    <w:rsid w:val="00581B7C"/>
    <w:rsid w:val="005826FA"/>
    <w:rsid w:val="00583EAE"/>
    <w:rsid w:val="005853D2"/>
    <w:rsid w:val="00585A9E"/>
    <w:rsid w:val="005901F3"/>
    <w:rsid w:val="00590477"/>
    <w:rsid w:val="00590C89"/>
    <w:rsid w:val="00593596"/>
    <w:rsid w:val="005A1D72"/>
    <w:rsid w:val="005A39F0"/>
    <w:rsid w:val="005B2EDA"/>
    <w:rsid w:val="005B340F"/>
    <w:rsid w:val="005B3B96"/>
    <w:rsid w:val="005C0AB7"/>
    <w:rsid w:val="005C1AA8"/>
    <w:rsid w:val="005C3F15"/>
    <w:rsid w:val="005C7E13"/>
    <w:rsid w:val="005D1BA3"/>
    <w:rsid w:val="005D1CE1"/>
    <w:rsid w:val="005D68B4"/>
    <w:rsid w:val="005D78B8"/>
    <w:rsid w:val="005E0453"/>
    <w:rsid w:val="005E21B8"/>
    <w:rsid w:val="005E360D"/>
    <w:rsid w:val="005E3EA7"/>
    <w:rsid w:val="005F1E86"/>
    <w:rsid w:val="005F686A"/>
    <w:rsid w:val="00601079"/>
    <w:rsid w:val="006023F6"/>
    <w:rsid w:val="00605597"/>
    <w:rsid w:val="006070F7"/>
    <w:rsid w:val="00607CF2"/>
    <w:rsid w:val="00611CCB"/>
    <w:rsid w:val="006138AA"/>
    <w:rsid w:val="00621082"/>
    <w:rsid w:val="00623870"/>
    <w:rsid w:val="00625360"/>
    <w:rsid w:val="00630DCF"/>
    <w:rsid w:val="006350F2"/>
    <w:rsid w:val="00636865"/>
    <w:rsid w:val="00636A22"/>
    <w:rsid w:val="006379D5"/>
    <w:rsid w:val="0064480F"/>
    <w:rsid w:val="00654836"/>
    <w:rsid w:val="0065609D"/>
    <w:rsid w:val="00660449"/>
    <w:rsid w:val="00664C34"/>
    <w:rsid w:val="00665778"/>
    <w:rsid w:val="00671E96"/>
    <w:rsid w:val="00676663"/>
    <w:rsid w:val="0068350A"/>
    <w:rsid w:val="006A0149"/>
    <w:rsid w:val="006A0828"/>
    <w:rsid w:val="006A3306"/>
    <w:rsid w:val="006A3ECF"/>
    <w:rsid w:val="006B0E3C"/>
    <w:rsid w:val="006B2495"/>
    <w:rsid w:val="006B3A93"/>
    <w:rsid w:val="006B5D2D"/>
    <w:rsid w:val="006C2289"/>
    <w:rsid w:val="006C332C"/>
    <w:rsid w:val="006C3FE1"/>
    <w:rsid w:val="006C7F58"/>
    <w:rsid w:val="006D274C"/>
    <w:rsid w:val="006D4441"/>
    <w:rsid w:val="006E252D"/>
    <w:rsid w:val="006E6812"/>
    <w:rsid w:val="006F008A"/>
    <w:rsid w:val="006F11BE"/>
    <w:rsid w:val="006F1D8A"/>
    <w:rsid w:val="006F73EF"/>
    <w:rsid w:val="006F78FB"/>
    <w:rsid w:val="0070037A"/>
    <w:rsid w:val="007044EA"/>
    <w:rsid w:val="00713123"/>
    <w:rsid w:val="00715337"/>
    <w:rsid w:val="007233FE"/>
    <w:rsid w:val="0072386D"/>
    <w:rsid w:val="00727FA1"/>
    <w:rsid w:val="00730846"/>
    <w:rsid w:val="007328AF"/>
    <w:rsid w:val="0073575E"/>
    <w:rsid w:val="00737AD7"/>
    <w:rsid w:val="007573CB"/>
    <w:rsid w:val="00757A8C"/>
    <w:rsid w:val="007620D3"/>
    <w:rsid w:val="0077125F"/>
    <w:rsid w:val="00772AB7"/>
    <w:rsid w:val="007740BE"/>
    <w:rsid w:val="007769EC"/>
    <w:rsid w:val="0078081F"/>
    <w:rsid w:val="00792D97"/>
    <w:rsid w:val="00792F98"/>
    <w:rsid w:val="0079456F"/>
    <w:rsid w:val="007946EC"/>
    <w:rsid w:val="007A01EE"/>
    <w:rsid w:val="007A3B5F"/>
    <w:rsid w:val="007B5656"/>
    <w:rsid w:val="007B5BAA"/>
    <w:rsid w:val="007B7A2B"/>
    <w:rsid w:val="007C1CF5"/>
    <w:rsid w:val="007D05FA"/>
    <w:rsid w:val="007D26C3"/>
    <w:rsid w:val="007E4205"/>
    <w:rsid w:val="007E4C23"/>
    <w:rsid w:val="007F17B5"/>
    <w:rsid w:val="007F2163"/>
    <w:rsid w:val="007F2F98"/>
    <w:rsid w:val="007F59EC"/>
    <w:rsid w:val="007F689D"/>
    <w:rsid w:val="00804CCC"/>
    <w:rsid w:val="00805545"/>
    <w:rsid w:val="00807F54"/>
    <w:rsid w:val="00820E56"/>
    <w:rsid w:val="00821631"/>
    <w:rsid w:val="00836636"/>
    <w:rsid w:val="0085178B"/>
    <w:rsid w:val="00852F9D"/>
    <w:rsid w:val="008614BC"/>
    <w:rsid w:val="008650C4"/>
    <w:rsid w:val="00867422"/>
    <w:rsid w:val="00870A6A"/>
    <w:rsid w:val="0087213C"/>
    <w:rsid w:val="00872431"/>
    <w:rsid w:val="008735DD"/>
    <w:rsid w:val="008769E1"/>
    <w:rsid w:val="00893BB3"/>
    <w:rsid w:val="008A072D"/>
    <w:rsid w:val="008A0D6A"/>
    <w:rsid w:val="008A28BE"/>
    <w:rsid w:val="008A6360"/>
    <w:rsid w:val="008B3860"/>
    <w:rsid w:val="008B56E8"/>
    <w:rsid w:val="008B6973"/>
    <w:rsid w:val="008B6FA7"/>
    <w:rsid w:val="008C2031"/>
    <w:rsid w:val="008C2CCA"/>
    <w:rsid w:val="008C60E7"/>
    <w:rsid w:val="008D12BE"/>
    <w:rsid w:val="008D1827"/>
    <w:rsid w:val="008D4F4F"/>
    <w:rsid w:val="008E564C"/>
    <w:rsid w:val="008E5C0E"/>
    <w:rsid w:val="008F3684"/>
    <w:rsid w:val="008F60CE"/>
    <w:rsid w:val="008F6929"/>
    <w:rsid w:val="00907301"/>
    <w:rsid w:val="00911B58"/>
    <w:rsid w:val="009132FB"/>
    <w:rsid w:val="00921BF1"/>
    <w:rsid w:val="00922E96"/>
    <w:rsid w:val="009252C6"/>
    <w:rsid w:val="0093073C"/>
    <w:rsid w:val="00934564"/>
    <w:rsid w:val="00937F2F"/>
    <w:rsid w:val="00950AA2"/>
    <w:rsid w:val="00953D7A"/>
    <w:rsid w:val="009571FA"/>
    <w:rsid w:val="00965418"/>
    <w:rsid w:val="00966B4C"/>
    <w:rsid w:val="009673DB"/>
    <w:rsid w:val="009777C2"/>
    <w:rsid w:val="00980195"/>
    <w:rsid w:val="009812A6"/>
    <w:rsid w:val="009827B4"/>
    <w:rsid w:val="00982CBC"/>
    <w:rsid w:val="00983BFA"/>
    <w:rsid w:val="009864B8"/>
    <w:rsid w:val="009913FC"/>
    <w:rsid w:val="009A4048"/>
    <w:rsid w:val="009A4FC0"/>
    <w:rsid w:val="009A5337"/>
    <w:rsid w:val="009B52FC"/>
    <w:rsid w:val="009B5F99"/>
    <w:rsid w:val="009C3D20"/>
    <w:rsid w:val="009C6C8B"/>
    <w:rsid w:val="009D0AC2"/>
    <w:rsid w:val="009D1EFF"/>
    <w:rsid w:val="009D5EEA"/>
    <w:rsid w:val="009E1379"/>
    <w:rsid w:val="009E2B29"/>
    <w:rsid w:val="009E7DAF"/>
    <w:rsid w:val="009F1919"/>
    <w:rsid w:val="009F2807"/>
    <w:rsid w:val="00A06010"/>
    <w:rsid w:val="00A06820"/>
    <w:rsid w:val="00A0772F"/>
    <w:rsid w:val="00A100CC"/>
    <w:rsid w:val="00A11E29"/>
    <w:rsid w:val="00A14C8C"/>
    <w:rsid w:val="00A15D9F"/>
    <w:rsid w:val="00A17C56"/>
    <w:rsid w:val="00A209FA"/>
    <w:rsid w:val="00A21765"/>
    <w:rsid w:val="00A23CDD"/>
    <w:rsid w:val="00A40116"/>
    <w:rsid w:val="00A403BB"/>
    <w:rsid w:val="00A427C1"/>
    <w:rsid w:val="00A46278"/>
    <w:rsid w:val="00A62EDC"/>
    <w:rsid w:val="00A70C46"/>
    <w:rsid w:val="00A7319B"/>
    <w:rsid w:val="00A734E0"/>
    <w:rsid w:val="00A7737B"/>
    <w:rsid w:val="00A850E7"/>
    <w:rsid w:val="00A85497"/>
    <w:rsid w:val="00A920B5"/>
    <w:rsid w:val="00A930B5"/>
    <w:rsid w:val="00A93CA2"/>
    <w:rsid w:val="00A94430"/>
    <w:rsid w:val="00AA0EDE"/>
    <w:rsid w:val="00AA1595"/>
    <w:rsid w:val="00AA5004"/>
    <w:rsid w:val="00AA5C49"/>
    <w:rsid w:val="00AA71DC"/>
    <w:rsid w:val="00AB0882"/>
    <w:rsid w:val="00AB19F3"/>
    <w:rsid w:val="00AB507E"/>
    <w:rsid w:val="00AB6BED"/>
    <w:rsid w:val="00AB7CFE"/>
    <w:rsid w:val="00AC3155"/>
    <w:rsid w:val="00AC7A86"/>
    <w:rsid w:val="00AD0A45"/>
    <w:rsid w:val="00AD1249"/>
    <w:rsid w:val="00AD198E"/>
    <w:rsid w:val="00AD40D4"/>
    <w:rsid w:val="00AE66B5"/>
    <w:rsid w:val="00AF21B1"/>
    <w:rsid w:val="00AF4097"/>
    <w:rsid w:val="00AF673C"/>
    <w:rsid w:val="00AF6A3A"/>
    <w:rsid w:val="00AF79B9"/>
    <w:rsid w:val="00B01592"/>
    <w:rsid w:val="00B046D7"/>
    <w:rsid w:val="00B07709"/>
    <w:rsid w:val="00B07D14"/>
    <w:rsid w:val="00B07E2E"/>
    <w:rsid w:val="00B07F62"/>
    <w:rsid w:val="00B10073"/>
    <w:rsid w:val="00B10D22"/>
    <w:rsid w:val="00B13324"/>
    <w:rsid w:val="00B134E9"/>
    <w:rsid w:val="00B2010D"/>
    <w:rsid w:val="00B21772"/>
    <w:rsid w:val="00B2550C"/>
    <w:rsid w:val="00B262A6"/>
    <w:rsid w:val="00B2794E"/>
    <w:rsid w:val="00B321E6"/>
    <w:rsid w:val="00B3779C"/>
    <w:rsid w:val="00B41C21"/>
    <w:rsid w:val="00B5314C"/>
    <w:rsid w:val="00B6294B"/>
    <w:rsid w:val="00B65229"/>
    <w:rsid w:val="00B70AFA"/>
    <w:rsid w:val="00B7597A"/>
    <w:rsid w:val="00B80948"/>
    <w:rsid w:val="00B82491"/>
    <w:rsid w:val="00B82F47"/>
    <w:rsid w:val="00B82F62"/>
    <w:rsid w:val="00B8747F"/>
    <w:rsid w:val="00B879C6"/>
    <w:rsid w:val="00B91F0F"/>
    <w:rsid w:val="00B934DB"/>
    <w:rsid w:val="00B97380"/>
    <w:rsid w:val="00BA16B5"/>
    <w:rsid w:val="00BA2F2F"/>
    <w:rsid w:val="00BB0AE3"/>
    <w:rsid w:val="00BB1AF9"/>
    <w:rsid w:val="00BB2BAE"/>
    <w:rsid w:val="00BB71B7"/>
    <w:rsid w:val="00BC7BF4"/>
    <w:rsid w:val="00BD284A"/>
    <w:rsid w:val="00BD31B4"/>
    <w:rsid w:val="00BD5F49"/>
    <w:rsid w:val="00BD620D"/>
    <w:rsid w:val="00BD7627"/>
    <w:rsid w:val="00BE0A38"/>
    <w:rsid w:val="00BE0A9A"/>
    <w:rsid w:val="00BE1CEC"/>
    <w:rsid w:val="00BE2088"/>
    <w:rsid w:val="00BF0306"/>
    <w:rsid w:val="00BF5310"/>
    <w:rsid w:val="00C05F25"/>
    <w:rsid w:val="00C17766"/>
    <w:rsid w:val="00C21590"/>
    <w:rsid w:val="00C247F7"/>
    <w:rsid w:val="00C25FB4"/>
    <w:rsid w:val="00C27D4F"/>
    <w:rsid w:val="00C34E99"/>
    <w:rsid w:val="00C378D9"/>
    <w:rsid w:val="00C44941"/>
    <w:rsid w:val="00C5006B"/>
    <w:rsid w:val="00C550B3"/>
    <w:rsid w:val="00C56E82"/>
    <w:rsid w:val="00C5768D"/>
    <w:rsid w:val="00C649EE"/>
    <w:rsid w:val="00C70AA5"/>
    <w:rsid w:val="00C73592"/>
    <w:rsid w:val="00C80798"/>
    <w:rsid w:val="00C84684"/>
    <w:rsid w:val="00C867D0"/>
    <w:rsid w:val="00C873C1"/>
    <w:rsid w:val="00C91E98"/>
    <w:rsid w:val="00C938A2"/>
    <w:rsid w:val="00CA17AA"/>
    <w:rsid w:val="00CA63B9"/>
    <w:rsid w:val="00CB31C2"/>
    <w:rsid w:val="00CB74D1"/>
    <w:rsid w:val="00CC152E"/>
    <w:rsid w:val="00CC28D6"/>
    <w:rsid w:val="00CC468A"/>
    <w:rsid w:val="00CD0FD2"/>
    <w:rsid w:val="00CD1077"/>
    <w:rsid w:val="00CD1EC4"/>
    <w:rsid w:val="00CD302A"/>
    <w:rsid w:val="00CE322F"/>
    <w:rsid w:val="00CE3751"/>
    <w:rsid w:val="00CF3B02"/>
    <w:rsid w:val="00CF6F2D"/>
    <w:rsid w:val="00D0076F"/>
    <w:rsid w:val="00D16EC4"/>
    <w:rsid w:val="00D17957"/>
    <w:rsid w:val="00D23D75"/>
    <w:rsid w:val="00D25390"/>
    <w:rsid w:val="00D34CD0"/>
    <w:rsid w:val="00D370D4"/>
    <w:rsid w:val="00D41422"/>
    <w:rsid w:val="00D41AF5"/>
    <w:rsid w:val="00D441A5"/>
    <w:rsid w:val="00D519D4"/>
    <w:rsid w:val="00D67081"/>
    <w:rsid w:val="00D6722D"/>
    <w:rsid w:val="00D72F76"/>
    <w:rsid w:val="00D8381E"/>
    <w:rsid w:val="00D86E2D"/>
    <w:rsid w:val="00D90536"/>
    <w:rsid w:val="00D90BA9"/>
    <w:rsid w:val="00D92A24"/>
    <w:rsid w:val="00D9566B"/>
    <w:rsid w:val="00DA0A83"/>
    <w:rsid w:val="00DA464A"/>
    <w:rsid w:val="00DA7585"/>
    <w:rsid w:val="00DA7D29"/>
    <w:rsid w:val="00DB0306"/>
    <w:rsid w:val="00DB0D35"/>
    <w:rsid w:val="00DB21A4"/>
    <w:rsid w:val="00DB32C6"/>
    <w:rsid w:val="00DB5DE2"/>
    <w:rsid w:val="00DB65FE"/>
    <w:rsid w:val="00DB6D64"/>
    <w:rsid w:val="00DC3521"/>
    <w:rsid w:val="00DC55D3"/>
    <w:rsid w:val="00DC61F2"/>
    <w:rsid w:val="00DC715D"/>
    <w:rsid w:val="00DD1153"/>
    <w:rsid w:val="00DD1756"/>
    <w:rsid w:val="00DD20DA"/>
    <w:rsid w:val="00DD5D4A"/>
    <w:rsid w:val="00DE1731"/>
    <w:rsid w:val="00DE3EA9"/>
    <w:rsid w:val="00DE3EB5"/>
    <w:rsid w:val="00DF32A8"/>
    <w:rsid w:val="00DF5C1D"/>
    <w:rsid w:val="00E12602"/>
    <w:rsid w:val="00E20D22"/>
    <w:rsid w:val="00E23431"/>
    <w:rsid w:val="00E24A58"/>
    <w:rsid w:val="00E27C3A"/>
    <w:rsid w:val="00E30AA2"/>
    <w:rsid w:val="00E333EA"/>
    <w:rsid w:val="00E36872"/>
    <w:rsid w:val="00E409C0"/>
    <w:rsid w:val="00E44642"/>
    <w:rsid w:val="00E5178C"/>
    <w:rsid w:val="00E56406"/>
    <w:rsid w:val="00E75EA8"/>
    <w:rsid w:val="00E77D22"/>
    <w:rsid w:val="00E826DD"/>
    <w:rsid w:val="00E82B75"/>
    <w:rsid w:val="00E838DB"/>
    <w:rsid w:val="00E90C11"/>
    <w:rsid w:val="00E916B4"/>
    <w:rsid w:val="00EA3381"/>
    <w:rsid w:val="00EA3764"/>
    <w:rsid w:val="00EB7522"/>
    <w:rsid w:val="00EC00CD"/>
    <w:rsid w:val="00EC29E1"/>
    <w:rsid w:val="00EC5C71"/>
    <w:rsid w:val="00EC7F96"/>
    <w:rsid w:val="00ED05CA"/>
    <w:rsid w:val="00ED165B"/>
    <w:rsid w:val="00ED32A1"/>
    <w:rsid w:val="00ED75F4"/>
    <w:rsid w:val="00EF121D"/>
    <w:rsid w:val="00EF59BD"/>
    <w:rsid w:val="00EF6B47"/>
    <w:rsid w:val="00EF7234"/>
    <w:rsid w:val="00EF7F8F"/>
    <w:rsid w:val="00F17AF5"/>
    <w:rsid w:val="00F2057D"/>
    <w:rsid w:val="00F257E5"/>
    <w:rsid w:val="00F3412C"/>
    <w:rsid w:val="00F37591"/>
    <w:rsid w:val="00F44CCD"/>
    <w:rsid w:val="00F4512C"/>
    <w:rsid w:val="00F472C2"/>
    <w:rsid w:val="00F51ED3"/>
    <w:rsid w:val="00F5373A"/>
    <w:rsid w:val="00F5566C"/>
    <w:rsid w:val="00F758AE"/>
    <w:rsid w:val="00F84952"/>
    <w:rsid w:val="00F856C5"/>
    <w:rsid w:val="00F85D11"/>
    <w:rsid w:val="00F8659E"/>
    <w:rsid w:val="00F90860"/>
    <w:rsid w:val="00F960CB"/>
    <w:rsid w:val="00F979B3"/>
    <w:rsid w:val="00FA4AB0"/>
    <w:rsid w:val="00FA592A"/>
    <w:rsid w:val="00FB0B68"/>
    <w:rsid w:val="00FC10F8"/>
    <w:rsid w:val="00FC25A8"/>
    <w:rsid w:val="00FC39CD"/>
    <w:rsid w:val="00FD23F0"/>
    <w:rsid w:val="00FD311A"/>
    <w:rsid w:val="00FD3E13"/>
    <w:rsid w:val="00FE22FD"/>
    <w:rsid w:val="00FE259E"/>
    <w:rsid w:val="00FE3253"/>
    <w:rsid w:val="00FE594D"/>
    <w:rsid w:val="00FF0A13"/>
    <w:rsid w:val="00FF1266"/>
    <w:rsid w:val="00FF522A"/>
    <w:rsid w:val="032C164A"/>
    <w:rsid w:val="0C162FEE"/>
    <w:rsid w:val="10532163"/>
    <w:rsid w:val="13A089DF"/>
    <w:rsid w:val="291A6DAC"/>
    <w:rsid w:val="3129D527"/>
    <w:rsid w:val="33E9F888"/>
    <w:rsid w:val="5E3F1A3F"/>
    <w:rsid w:val="642494F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91516"/>
  <w15:chartTrackingRefBased/>
  <w15:docId w15:val="{1D661ABE-CD50-4DB9-A6D6-137495F0F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9812A6"/>
    <w:pPr>
      <w:spacing w:after="190" w:line="260" w:lineRule="exact"/>
      <w:jc w:val="both"/>
    </w:pPr>
    <w:rPr>
      <w:spacing w:val="4"/>
      <w:sz w:val="19"/>
    </w:rPr>
  </w:style>
  <w:style w:type="paragraph" w:styleId="berschrift1">
    <w:name w:val="heading 1"/>
    <w:basedOn w:val="Standard"/>
    <w:next w:val="Standard"/>
    <w:link w:val="berschrift1Zchn"/>
    <w:uiPriority w:val="9"/>
    <w:qFormat/>
    <w:rsid w:val="009812A6"/>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9812A6"/>
    <w:pPr>
      <w:spacing w:before="120" w:after="0" w:line="690"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9812A6"/>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9812A6"/>
    <w:rPr>
      <w:rFonts w:ascii="Arial Narrow" w:eastAsiaTheme="majorEastAsia" w:hAnsi="Arial Narrow" w:cstheme="majorBidi"/>
      <w:b/>
      <w:caps/>
      <w:spacing w:val="-4"/>
      <w:sz w:val="28"/>
      <w:szCs w:val="32"/>
    </w:rPr>
  </w:style>
  <w:style w:type="paragraph" w:styleId="Listenabsatz">
    <w:name w:val="List Paragraph"/>
    <w:basedOn w:val="Standard"/>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unhideWhenUsed/>
    <w:rsid w:val="00C27D4F"/>
    <w:rPr>
      <w:sz w:val="16"/>
      <w:szCs w:val="16"/>
    </w:rPr>
  </w:style>
  <w:style w:type="paragraph" w:styleId="Kommentartext">
    <w:name w:val="annotation text"/>
    <w:basedOn w:val="Standard"/>
    <w:link w:val="KommentartextZchn"/>
    <w:uiPriority w:val="99"/>
    <w:unhideWhenUsed/>
    <w:qFormat/>
    <w:rsid w:val="00C27D4F"/>
    <w:pPr>
      <w:spacing w:line="240" w:lineRule="auto"/>
    </w:pPr>
    <w:rPr>
      <w:sz w:val="20"/>
      <w:szCs w:val="20"/>
    </w:rPr>
  </w:style>
  <w:style w:type="character" w:customStyle="1" w:styleId="KommentartextZchn">
    <w:name w:val="Kommentartext Zchn"/>
    <w:basedOn w:val="Absatz-Standardschriftart"/>
    <w:link w:val="Kommentartext"/>
    <w:uiPriority w:val="99"/>
    <w:qFormat/>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paragraph" w:customStyle="1" w:styleId="AbsenderAdressfelder">
    <w:name w:val="Absender Adressfelder"/>
    <w:link w:val="AbsenderAdressfelderZchn"/>
    <w:autoRedefine/>
    <w:qFormat/>
    <w:rsid w:val="00E23431"/>
    <w:pPr>
      <w:spacing w:after="140" w:line="240" w:lineRule="auto"/>
    </w:pPr>
    <w:rPr>
      <w:b/>
      <w:sz w:val="14"/>
    </w:rPr>
  </w:style>
  <w:style w:type="character" w:customStyle="1" w:styleId="AbsenderAdressfelderZchn">
    <w:name w:val="Absender Adressfelder Zchn"/>
    <w:basedOn w:val="Absatz-Standardschriftart"/>
    <w:link w:val="AbsenderAdressfelder"/>
    <w:rsid w:val="00E23431"/>
    <w:rPr>
      <w:b/>
      <w:sz w:val="14"/>
    </w:rPr>
  </w:style>
  <w:style w:type="paragraph" w:styleId="berarbeitung">
    <w:name w:val="Revision"/>
    <w:hidden/>
    <w:uiPriority w:val="99"/>
    <w:semiHidden/>
    <w:rsid w:val="001B4B21"/>
    <w:pPr>
      <w:spacing w:after="0" w:line="240" w:lineRule="auto"/>
    </w:pPr>
    <w:rPr>
      <w:spacing w:val="4"/>
      <w:sz w:val="19"/>
    </w:rPr>
  </w:style>
  <w:style w:type="character" w:customStyle="1" w:styleId="normaltextrun">
    <w:name w:val="normaltextrun"/>
    <w:basedOn w:val="Absatz-Standardschriftart"/>
    <w:rsid w:val="005E0453"/>
  </w:style>
  <w:style w:type="paragraph" w:styleId="StandardWeb">
    <w:name w:val="Normal (Web)"/>
    <w:basedOn w:val="Standard"/>
    <w:uiPriority w:val="99"/>
    <w:semiHidden/>
    <w:unhideWhenUsed/>
    <w:rsid w:val="00F37591"/>
    <w:pPr>
      <w:spacing w:before="100" w:beforeAutospacing="1" w:after="100" w:afterAutospacing="1" w:line="240" w:lineRule="auto"/>
      <w:jc w:val="left"/>
    </w:pPr>
    <w:rPr>
      <w:rFonts w:ascii="Times New Roman" w:eastAsia="Times New Roman" w:hAnsi="Times New Roman" w:cs="Times New Roman"/>
      <w:spacing w:val="0"/>
      <w:sz w:val="24"/>
      <w:szCs w:val="24"/>
      <w:lang w:eastAsia="de-DE"/>
    </w:rPr>
  </w:style>
  <w:style w:type="character" w:styleId="NichtaufgelsteErwhnung">
    <w:name w:val="Unresolved Mention"/>
    <w:basedOn w:val="Absatz-Standardschriftart"/>
    <w:uiPriority w:val="99"/>
    <w:semiHidden/>
    <w:unhideWhenUsed/>
    <w:rsid w:val="00F37591"/>
    <w:rPr>
      <w:color w:val="605E5C"/>
      <w:shd w:val="clear" w:color="auto" w:fill="E1DFDD"/>
    </w:rPr>
  </w:style>
  <w:style w:type="paragraph" w:customStyle="1" w:styleId="Unterabsatz">
    <w:name w:val="Unterabsatz"/>
    <w:basedOn w:val="Standard"/>
    <w:link w:val="UnterabsatzZchn"/>
    <w:qFormat/>
    <w:rsid w:val="009252C6"/>
    <w:pPr>
      <w:numPr>
        <w:numId w:val="25"/>
      </w:numPr>
      <w:jc w:val="left"/>
    </w:pPr>
    <w:rPr>
      <w:spacing w:val="8"/>
      <w:lang w:val="en-US"/>
    </w:rPr>
  </w:style>
  <w:style w:type="character" w:customStyle="1" w:styleId="UnterabsatzZchn">
    <w:name w:val="Unterabsatz Zchn"/>
    <w:basedOn w:val="Absatz-Standardschriftart"/>
    <w:link w:val="Unterabsatz"/>
    <w:rsid w:val="009252C6"/>
    <w:rPr>
      <w:spacing w:val="8"/>
      <w:sz w:val="19"/>
      <w:lang w:val="en-US"/>
    </w:rPr>
  </w:style>
  <w:style w:type="character" w:styleId="Platzhaltertext">
    <w:name w:val="Placeholder Text"/>
    <w:basedOn w:val="Absatz-Standardschriftart"/>
    <w:uiPriority w:val="99"/>
    <w:semiHidden/>
    <w:rsid w:val="00294991"/>
    <w:rPr>
      <w:color w:val="808080"/>
    </w:rPr>
  </w:style>
  <w:style w:type="paragraph" w:customStyle="1" w:styleId="berschrift111">
    <w:name w:val="Überschrift 1.1.1"/>
    <w:basedOn w:val="Listenabsatz"/>
    <w:autoRedefine/>
    <w:qFormat/>
    <w:rsid w:val="00DC3521"/>
    <w:pPr>
      <w:numPr>
        <w:ilvl w:val="2"/>
        <w:numId w:val="30"/>
      </w:numPr>
      <w:tabs>
        <w:tab w:val="num" w:pos="360"/>
      </w:tabs>
      <w:spacing w:line="240" w:lineRule="auto"/>
      <w:ind w:left="720" w:firstLine="0"/>
      <w:jc w:val="left"/>
    </w:pPr>
    <w:rPr>
      <w:rFonts w:ascii="Arial Narrow" w:hAnsi="Arial Narrow"/>
      <w:b/>
      <w:caps/>
      <w:noProof/>
      <w:spacing w:val="-4"/>
      <w:sz w:val="24"/>
      <w:lang w:val="en-US"/>
    </w:rPr>
  </w:style>
  <w:style w:type="character" w:styleId="Erwhnung">
    <w:name w:val="Mention"/>
    <w:basedOn w:val="Absatz-Standardschriftart"/>
    <w:uiPriority w:val="99"/>
    <w:unhideWhenUsed/>
    <w:rsid w:val="004E55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464779">
      <w:bodyDiv w:val="1"/>
      <w:marLeft w:val="0"/>
      <w:marRight w:val="0"/>
      <w:marTop w:val="0"/>
      <w:marBottom w:val="0"/>
      <w:divBdr>
        <w:top w:val="none" w:sz="0" w:space="0" w:color="auto"/>
        <w:left w:val="none" w:sz="0" w:space="0" w:color="auto"/>
        <w:bottom w:val="none" w:sz="0" w:space="0" w:color="auto"/>
        <w:right w:val="none" w:sz="0" w:space="0" w:color="auto"/>
      </w:divBdr>
    </w:div>
    <w:div w:id="479886899">
      <w:bodyDiv w:val="1"/>
      <w:marLeft w:val="0"/>
      <w:marRight w:val="0"/>
      <w:marTop w:val="0"/>
      <w:marBottom w:val="0"/>
      <w:divBdr>
        <w:top w:val="none" w:sz="0" w:space="0" w:color="auto"/>
        <w:left w:val="none" w:sz="0" w:space="0" w:color="auto"/>
        <w:bottom w:val="none" w:sz="0" w:space="0" w:color="auto"/>
        <w:right w:val="none" w:sz="0" w:space="0" w:color="auto"/>
      </w:divBdr>
    </w:div>
    <w:div w:id="74884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medienanstalt-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sch&#252;ckens\Downloads\Honorarvertr&#228;ge_Digit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3FC0CDDA5346B7982E615BB969EFE9"/>
        <w:category>
          <w:name w:val="Allgemein"/>
          <w:gallery w:val="placeholder"/>
        </w:category>
        <w:types>
          <w:type w:val="bbPlcHdr"/>
        </w:types>
        <w:behaviors>
          <w:behavior w:val="content"/>
        </w:behaviors>
        <w:guid w:val="{0C5869B3-5EA1-4D0E-AC5D-D056A1564F38}"/>
      </w:docPartPr>
      <w:docPartBody>
        <w:p w:rsidR="00A93CA2" w:rsidRDefault="00A93CA2" w:rsidP="00A93CA2">
          <w:pPr>
            <w:pStyle w:val="253FC0CDDA5346B7982E615BB969EFE9"/>
          </w:pPr>
          <w:r w:rsidRPr="000957B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 2014">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CA2"/>
    <w:rsid w:val="001571ED"/>
    <w:rsid w:val="00164417"/>
    <w:rsid w:val="00173FF8"/>
    <w:rsid w:val="00204896"/>
    <w:rsid w:val="002122E8"/>
    <w:rsid w:val="002E0209"/>
    <w:rsid w:val="00411295"/>
    <w:rsid w:val="0047519C"/>
    <w:rsid w:val="005A4AC4"/>
    <w:rsid w:val="0073326F"/>
    <w:rsid w:val="0073467D"/>
    <w:rsid w:val="00792D97"/>
    <w:rsid w:val="00854720"/>
    <w:rsid w:val="008C60E7"/>
    <w:rsid w:val="008E564C"/>
    <w:rsid w:val="00922E96"/>
    <w:rsid w:val="00A21097"/>
    <w:rsid w:val="00A93CA2"/>
    <w:rsid w:val="00B958DB"/>
    <w:rsid w:val="00E13BB0"/>
    <w:rsid w:val="00EE59A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3CA2"/>
    <w:rPr>
      <w:color w:val="808080"/>
    </w:rPr>
  </w:style>
  <w:style w:type="paragraph" w:customStyle="1" w:styleId="253FC0CDDA5346B7982E615BB969EFE9">
    <w:name w:val="253FC0CDDA5346B7982E615BB969EFE9"/>
    <w:rsid w:val="00A93C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F4A1A-D9F9-4B45-AB33-1A355463F49C}">
  <ds:schemaRefs>
    <ds:schemaRef ds:uri="http://schemas.openxmlformats.org/officeDocument/2006/bibliography"/>
  </ds:schemaRefs>
</ds:datastoreItem>
</file>

<file path=customXml/itemProps2.xml><?xml version="1.0" encoding="utf-8"?>
<ds:datastoreItem xmlns:ds="http://schemas.openxmlformats.org/officeDocument/2006/customXml" ds:itemID="{A10CD13A-9148-4A7E-970E-5B807408D316}">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3.xml><?xml version="1.0" encoding="utf-8"?>
<ds:datastoreItem xmlns:ds="http://schemas.openxmlformats.org/officeDocument/2006/customXml" ds:itemID="{CCFB2545-BD20-42E3-A002-C4306FA4D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726AC-6626-4E80-8F14-D32192C958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Honorarverträge_Digital</Template>
  <TotalTime>0</TotalTime>
  <Pages>8</Pages>
  <Words>2529</Words>
  <Characters>15933</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18426</CharactersWithSpaces>
  <SharedDoc>false</SharedDoc>
  <HLinks>
    <vt:vector size="12" baseType="variant">
      <vt:variant>
        <vt:i4>3342403</vt:i4>
      </vt:variant>
      <vt:variant>
        <vt:i4>0</vt:i4>
      </vt:variant>
      <vt:variant>
        <vt:i4>0</vt:i4>
      </vt:variant>
      <vt:variant>
        <vt:i4>5</vt:i4>
      </vt:variant>
      <vt:variant>
        <vt:lpwstr>mailto:rechnung@medienanstalt-nrw.de</vt:lpwstr>
      </vt:variant>
      <vt:variant>
        <vt:lpwstr/>
      </vt:variant>
      <vt:variant>
        <vt:i4>2949213</vt:i4>
      </vt:variant>
      <vt:variant>
        <vt:i4>0</vt:i4>
      </vt:variant>
      <vt:variant>
        <vt:i4>0</vt:i4>
      </vt:variant>
      <vt:variant>
        <vt:i4>5</vt:i4>
      </vt:variant>
      <vt:variant>
        <vt:lpwstr>mailto:info@medienanstalt-nrw.de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Schückens, Louisa</dc:creator>
  <cp:keywords/>
  <dc:description/>
  <cp:lastModifiedBy>Reekers, Vanessa</cp:lastModifiedBy>
  <cp:revision>237</cp:revision>
  <cp:lastPrinted>2025-04-28T00:31:00Z</cp:lastPrinted>
  <dcterms:created xsi:type="dcterms:W3CDTF">2025-03-18T02:25:00Z</dcterms:created>
  <dcterms:modified xsi:type="dcterms:W3CDTF">2026-05-11T10:05:00Z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